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EA91A" w14:textId="179C0E51" w:rsidR="00471718" w:rsidRDefault="00C3004C" w:rsidP="003C39C7">
      <w:pPr>
        <w:jc w:val="center"/>
        <w:rPr>
          <w:b/>
          <w:sz w:val="32"/>
          <w:szCs w:val="32"/>
        </w:rPr>
      </w:pPr>
      <w:bookmarkStart w:id="0" w:name="bmBegin"/>
      <w:bookmarkEnd w:id="0"/>
      <w:r>
        <w:rPr>
          <w:noProof/>
        </w:rPr>
        <w:drawing>
          <wp:anchor distT="0" distB="0" distL="114300" distR="114300" simplePos="0" relativeHeight="251660288" behindDoc="1" locked="0" layoutInCell="1" allowOverlap="1" wp14:anchorId="34C05CC3" wp14:editId="3562D555">
            <wp:simplePos x="0" y="0"/>
            <wp:positionH relativeFrom="margin">
              <wp:posOffset>3630079</wp:posOffset>
            </wp:positionH>
            <wp:positionV relativeFrom="paragraph">
              <wp:posOffset>-539355</wp:posOffset>
            </wp:positionV>
            <wp:extent cx="2311880" cy="150876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1221" cy="1527908"/>
                    </a:xfrm>
                    <a:prstGeom prst="rect">
                      <a:avLst/>
                    </a:prstGeom>
                    <a:noFill/>
                  </pic:spPr>
                </pic:pic>
              </a:graphicData>
            </a:graphic>
            <wp14:sizeRelH relativeFrom="page">
              <wp14:pctWidth>0</wp14:pctWidth>
            </wp14:sizeRelH>
            <wp14:sizeRelV relativeFrom="page">
              <wp14:pctHeight>0</wp14:pctHeight>
            </wp14:sizeRelV>
          </wp:anchor>
        </w:drawing>
      </w:r>
    </w:p>
    <w:p w14:paraId="4FDA1AB1" w14:textId="77777777" w:rsidR="00471718" w:rsidRDefault="00471718" w:rsidP="003C39C7">
      <w:pPr>
        <w:jc w:val="center"/>
        <w:rPr>
          <w:b/>
          <w:sz w:val="32"/>
          <w:szCs w:val="32"/>
        </w:rPr>
      </w:pPr>
    </w:p>
    <w:p w14:paraId="7D3EE6BE" w14:textId="77777777" w:rsidR="00471718" w:rsidRDefault="00471718" w:rsidP="003C39C7">
      <w:pPr>
        <w:jc w:val="center"/>
        <w:rPr>
          <w:b/>
          <w:sz w:val="32"/>
          <w:szCs w:val="32"/>
        </w:rPr>
      </w:pPr>
    </w:p>
    <w:p w14:paraId="7126FD2F" w14:textId="77777777" w:rsidR="00471718" w:rsidRDefault="00471718" w:rsidP="003C39C7">
      <w:pPr>
        <w:jc w:val="center"/>
        <w:rPr>
          <w:b/>
          <w:sz w:val="32"/>
          <w:szCs w:val="32"/>
        </w:rPr>
      </w:pPr>
    </w:p>
    <w:p w14:paraId="7FCBDF25" w14:textId="5E71078F" w:rsidR="009A04B3" w:rsidRDefault="00E81D4D" w:rsidP="003C39C7">
      <w:pPr>
        <w:jc w:val="center"/>
        <w:rPr>
          <w:b/>
          <w:sz w:val="32"/>
          <w:szCs w:val="32"/>
        </w:rPr>
      </w:pPr>
      <w:r>
        <w:rPr>
          <w:b/>
          <w:sz w:val="32"/>
          <w:szCs w:val="32"/>
        </w:rPr>
        <w:t>P</w:t>
      </w:r>
      <w:r w:rsidR="009A04B3" w:rsidRPr="003C39C7">
        <w:rPr>
          <w:b/>
          <w:sz w:val="32"/>
          <w:szCs w:val="32"/>
        </w:rPr>
        <w:t xml:space="preserve">rogramma van </w:t>
      </w:r>
      <w:r w:rsidR="000A1E33">
        <w:rPr>
          <w:b/>
          <w:sz w:val="32"/>
          <w:szCs w:val="32"/>
        </w:rPr>
        <w:t>E</w:t>
      </w:r>
      <w:r w:rsidR="009A04B3" w:rsidRPr="003C39C7">
        <w:rPr>
          <w:b/>
          <w:sz w:val="32"/>
          <w:szCs w:val="32"/>
        </w:rPr>
        <w:t>isen</w:t>
      </w:r>
      <w:r w:rsidR="000A1E33">
        <w:rPr>
          <w:b/>
          <w:sz w:val="32"/>
          <w:szCs w:val="32"/>
        </w:rPr>
        <w:t xml:space="preserve"> Inhuur </w:t>
      </w:r>
      <w:r w:rsidR="007C7CBA">
        <w:rPr>
          <w:b/>
          <w:sz w:val="32"/>
          <w:szCs w:val="32"/>
        </w:rPr>
        <w:t>ICT-Professional</w:t>
      </w:r>
      <w:r w:rsidR="000A1E33">
        <w:rPr>
          <w:b/>
          <w:sz w:val="32"/>
          <w:szCs w:val="32"/>
        </w:rPr>
        <w:t xml:space="preserve">s </w:t>
      </w:r>
    </w:p>
    <w:p w14:paraId="4B3C7E02" w14:textId="24986CC0" w:rsidR="00E81D4D" w:rsidRPr="00D33E8A" w:rsidRDefault="000A1E33" w:rsidP="003C39C7">
      <w:pPr>
        <w:jc w:val="center"/>
        <w:rPr>
          <w:b/>
          <w:szCs w:val="18"/>
        </w:rPr>
      </w:pPr>
      <w:r w:rsidRPr="00D33E8A">
        <w:rPr>
          <w:b/>
          <w:szCs w:val="18"/>
        </w:rPr>
        <w:t xml:space="preserve">t.b.v. </w:t>
      </w:r>
      <w:r w:rsidR="003218F0">
        <w:rPr>
          <w:b/>
          <w:szCs w:val="18"/>
        </w:rPr>
        <w:t>Defensie</w:t>
      </w:r>
    </w:p>
    <w:p w14:paraId="6ABAFE65" w14:textId="6527B50E" w:rsidR="009A04B3" w:rsidRDefault="002F0CF4" w:rsidP="002F0CF4">
      <w:pPr>
        <w:jc w:val="center"/>
      </w:pPr>
      <w:proofErr w:type="spellStart"/>
      <w:r>
        <w:t>TenderNed</w:t>
      </w:r>
      <w:proofErr w:type="spellEnd"/>
      <w:r>
        <w:t xml:space="preserve">-kenmerk: </w:t>
      </w:r>
      <w:r w:rsidR="00A61F4B">
        <w:rPr>
          <w:color w:val="000000" w:themeColor="text1"/>
          <w:szCs w:val="18"/>
        </w:rPr>
        <w:t>343527</w:t>
      </w:r>
    </w:p>
    <w:p w14:paraId="22BE6992" w14:textId="77777777" w:rsidR="008455BE" w:rsidRDefault="008455BE" w:rsidP="009A04B3"/>
    <w:p w14:paraId="7DE4C9B2" w14:textId="77777777" w:rsidR="009A04B3" w:rsidRDefault="009A04B3" w:rsidP="00AB15D2">
      <w:pPr>
        <w:ind w:right="-2"/>
      </w:pPr>
      <w:r>
        <w:t>In de navolgende hoofdstukken zijn de eisen opgenomen, onderverdeeld in de volgende rubrieken:</w:t>
      </w:r>
    </w:p>
    <w:p w14:paraId="4D1AB2B1" w14:textId="77777777" w:rsidR="008455BE" w:rsidRDefault="008455BE" w:rsidP="00E17CF3">
      <w:pPr>
        <w:ind w:left="851" w:right="-2"/>
      </w:pPr>
    </w:p>
    <w:sdt>
      <w:sdtPr>
        <w:rPr>
          <w:rFonts w:ascii="Verdana" w:eastAsia="Times New Roman" w:hAnsi="Verdana" w:cs="Times New Roman"/>
          <w:color w:val="auto"/>
          <w:sz w:val="18"/>
          <w:szCs w:val="24"/>
        </w:rPr>
        <w:id w:val="-2057312656"/>
        <w:docPartObj>
          <w:docPartGallery w:val="Table of Contents"/>
          <w:docPartUnique/>
        </w:docPartObj>
      </w:sdtPr>
      <w:sdtEndPr>
        <w:rPr>
          <w:b/>
          <w:bCs/>
        </w:rPr>
      </w:sdtEndPr>
      <w:sdtContent>
        <w:p w14:paraId="1446020D" w14:textId="77777777" w:rsidR="007516BE" w:rsidRPr="00416031" w:rsidRDefault="007516BE">
          <w:pPr>
            <w:pStyle w:val="Kopvaninhoudsopgave"/>
            <w:rPr>
              <w:rFonts w:ascii="Verdana" w:hAnsi="Verdana"/>
            </w:rPr>
          </w:pPr>
          <w:r w:rsidRPr="00416031">
            <w:rPr>
              <w:rFonts w:ascii="Verdana" w:hAnsi="Verdana"/>
            </w:rPr>
            <w:t>Inhoudsopgave</w:t>
          </w:r>
        </w:p>
        <w:p w14:paraId="06B507E2" w14:textId="33B65324" w:rsidR="0033407C" w:rsidRDefault="007516BE">
          <w:pPr>
            <w:pStyle w:val="Inhopg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5910422" w:history="1">
            <w:r w:rsidR="0033407C" w:rsidRPr="00D77A78">
              <w:rPr>
                <w:rStyle w:val="Hyperlink"/>
                <w:noProof/>
              </w:rPr>
              <w:t>Algemeen</w:t>
            </w:r>
            <w:r w:rsidR="0033407C">
              <w:rPr>
                <w:noProof/>
                <w:webHidden/>
              </w:rPr>
              <w:tab/>
            </w:r>
            <w:r w:rsidR="0033407C">
              <w:rPr>
                <w:noProof/>
                <w:webHidden/>
              </w:rPr>
              <w:fldChar w:fldCharType="begin"/>
            </w:r>
            <w:r w:rsidR="0033407C">
              <w:rPr>
                <w:noProof/>
                <w:webHidden/>
              </w:rPr>
              <w:instrText xml:space="preserve"> PAGEREF _Toc95910422 \h </w:instrText>
            </w:r>
            <w:r w:rsidR="0033407C">
              <w:rPr>
                <w:noProof/>
                <w:webHidden/>
              </w:rPr>
            </w:r>
            <w:r w:rsidR="0033407C">
              <w:rPr>
                <w:noProof/>
                <w:webHidden/>
              </w:rPr>
              <w:fldChar w:fldCharType="separate"/>
            </w:r>
            <w:r w:rsidR="0033407C">
              <w:rPr>
                <w:noProof/>
                <w:webHidden/>
              </w:rPr>
              <w:t>2</w:t>
            </w:r>
            <w:r w:rsidR="0033407C">
              <w:rPr>
                <w:noProof/>
                <w:webHidden/>
              </w:rPr>
              <w:fldChar w:fldCharType="end"/>
            </w:r>
          </w:hyperlink>
        </w:p>
        <w:p w14:paraId="69FC0B0B" w14:textId="0C61153D" w:rsidR="0033407C" w:rsidRDefault="00C5737F">
          <w:pPr>
            <w:pStyle w:val="Inhopg1"/>
            <w:rPr>
              <w:rFonts w:asciiTheme="minorHAnsi" w:eastAsiaTheme="minorEastAsia" w:hAnsiTheme="minorHAnsi" w:cstheme="minorBidi"/>
              <w:noProof/>
              <w:sz w:val="22"/>
              <w:szCs w:val="22"/>
            </w:rPr>
          </w:pPr>
          <w:hyperlink w:anchor="_Toc95910423" w:history="1">
            <w:r w:rsidR="0033407C" w:rsidRPr="00D77A78">
              <w:rPr>
                <w:rStyle w:val="Hyperlink"/>
                <w:noProof/>
              </w:rPr>
              <w:t>Aanvraagproces</w:t>
            </w:r>
            <w:r w:rsidR="0033407C">
              <w:rPr>
                <w:noProof/>
                <w:webHidden/>
              </w:rPr>
              <w:tab/>
            </w:r>
            <w:r w:rsidR="0033407C">
              <w:rPr>
                <w:noProof/>
                <w:webHidden/>
              </w:rPr>
              <w:fldChar w:fldCharType="begin"/>
            </w:r>
            <w:r w:rsidR="0033407C">
              <w:rPr>
                <w:noProof/>
                <w:webHidden/>
              </w:rPr>
              <w:instrText xml:space="preserve"> PAGEREF _Toc95910423 \h </w:instrText>
            </w:r>
            <w:r w:rsidR="0033407C">
              <w:rPr>
                <w:noProof/>
                <w:webHidden/>
              </w:rPr>
            </w:r>
            <w:r w:rsidR="0033407C">
              <w:rPr>
                <w:noProof/>
                <w:webHidden/>
              </w:rPr>
              <w:fldChar w:fldCharType="separate"/>
            </w:r>
            <w:r w:rsidR="0033407C">
              <w:rPr>
                <w:noProof/>
                <w:webHidden/>
              </w:rPr>
              <w:t>9</w:t>
            </w:r>
            <w:r w:rsidR="0033407C">
              <w:rPr>
                <w:noProof/>
                <w:webHidden/>
              </w:rPr>
              <w:fldChar w:fldCharType="end"/>
            </w:r>
          </w:hyperlink>
        </w:p>
        <w:p w14:paraId="054089B4" w14:textId="62A4C775" w:rsidR="0033407C" w:rsidRDefault="00C5737F">
          <w:pPr>
            <w:pStyle w:val="Inhopg1"/>
            <w:rPr>
              <w:rFonts w:asciiTheme="minorHAnsi" w:eastAsiaTheme="minorEastAsia" w:hAnsiTheme="minorHAnsi" w:cstheme="minorBidi"/>
              <w:noProof/>
              <w:sz w:val="22"/>
              <w:szCs w:val="22"/>
            </w:rPr>
          </w:pPr>
          <w:hyperlink w:anchor="_Toc95910424" w:history="1">
            <w:r w:rsidR="0033407C" w:rsidRPr="00D77A78">
              <w:rPr>
                <w:rStyle w:val="Hyperlink"/>
                <w:noProof/>
              </w:rPr>
              <w:t>Organisatie en beheer</w:t>
            </w:r>
            <w:r w:rsidR="0033407C">
              <w:rPr>
                <w:noProof/>
                <w:webHidden/>
              </w:rPr>
              <w:tab/>
            </w:r>
            <w:r w:rsidR="0033407C">
              <w:rPr>
                <w:noProof/>
                <w:webHidden/>
              </w:rPr>
              <w:fldChar w:fldCharType="begin"/>
            </w:r>
            <w:r w:rsidR="0033407C">
              <w:rPr>
                <w:noProof/>
                <w:webHidden/>
              </w:rPr>
              <w:instrText xml:space="preserve"> PAGEREF _Toc95910424 \h </w:instrText>
            </w:r>
            <w:r w:rsidR="0033407C">
              <w:rPr>
                <w:noProof/>
                <w:webHidden/>
              </w:rPr>
            </w:r>
            <w:r w:rsidR="0033407C">
              <w:rPr>
                <w:noProof/>
                <w:webHidden/>
              </w:rPr>
              <w:fldChar w:fldCharType="separate"/>
            </w:r>
            <w:r w:rsidR="0033407C">
              <w:rPr>
                <w:noProof/>
                <w:webHidden/>
              </w:rPr>
              <w:t>15</w:t>
            </w:r>
            <w:r w:rsidR="0033407C">
              <w:rPr>
                <w:noProof/>
                <w:webHidden/>
              </w:rPr>
              <w:fldChar w:fldCharType="end"/>
            </w:r>
          </w:hyperlink>
        </w:p>
        <w:p w14:paraId="17EF76AA" w14:textId="381675DB" w:rsidR="0033407C" w:rsidRDefault="00C5737F">
          <w:pPr>
            <w:pStyle w:val="Inhopg1"/>
            <w:rPr>
              <w:rFonts w:asciiTheme="minorHAnsi" w:eastAsiaTheme="minorEastAsia" w:hAnsiTheme="minorHAnsi" w:cstheme="minorBidi"/>
              <w:noProof/>
              <w:sz w:val="22"/>
              <w:szCs w:val="22"/>
            </w:rPr>
          </w:pPr>
          <w:hyperlink w:anchor="_Toc95910425" w:history="1">
            <w:r w:rsidR="0033407C" w:rsidRPr="00D77A78">
              <w:rPr>
                <w:rStyle w:val="Hyperlink"/>
                <w:noProof/>
              </w:rPr>
              <w:t>Rapportage</w:t>
            </w:r>
            <w:r w:rsidR="0033407C">
              <w:rPr>
                <w:noProof/>
                <w:webHidden/>
              </w:rPr>
              <w:tab/>
            </w:r>
            <w:r w:rsidR="0033407C">
              <w:rPr>
                <w:noProof/>
                <w:webHidden/>
              </w:rPr>
              <w:fldChar w:fldCharType="begin"/>
            </w:r>
            <w:r w:rsidR="0033407C">
              <w:rPr>
                <w:noProof/>
                <w:webHidden/>
              </w:rPr>
              <w:instrText xml:space="preserve"> PAGEREF _Toc95910425 \h </w:instrText>
            </w:r>
            <w:r w:rsidR="0033407C">
              <w:rPr>
                <w:noProof/>
                <w:webHidden/>
              </w:rPr>
            </w:r>
            <w:r w:rsidR="0033407C">
              <w:rPr>
                <w:noProof/>
                <w:webHidden/>
              </w:rPr>
              <w:fldChar w:fldCharType="separate"/>
            </w:r>
            <w:r w:rsidR="0033407C">
              <w:rPr>
                <w:noProof/>
                <w:webHidden/>
              </w:rPr>
              <w:t>17</w:t>
            </w:r>
            <w:r w:rsidR="0033407C">
              <w:rPr>
                <w:noProof/>
                <w:webHidden/>
              </w:rPr>
              <w:fldChar w:fldCharType="end"/>
            </w:r>
          </w:hyperlink>
        </w:p>
        <w:p w14:paraId="58A81B0B" w14:textId="0D21F5B3" w:rsidR="0033407C" w:rsidRDefault="00C5737F">
          <w:pPr>
            <w:pStyle w:val="Inhopg1"/>
            <w:rPr>
              <w:rFonts w:asciiTheme="minorHAnsi" w:eastAsiaTheme="minorEastAsia" w:hAnsiTheme="minorHAnsi" w:cstheme="minorBidi"/>
              <w:noProof/>
              <w:sz w:val="22"/>
              <w:szCs w:val="22"/>
            </w:rPr>
          </w:pPr>
          <w:hyperlink w:anchor="_Toc95910426" w:history="1">
            <w:r w:rsidR="0033407C" w:rsidRPr="00D77A78">
              <w:rPr>
                <w:rStyle w:val="Hyperlink"/>
                <w:noProof/>
              </w:rPr>
              <w:t>Tarieven en facturering</w:t>
            </w:r>
            <w:r w:rsidR="0033407C">
              <w:rPr>
                <w:noProof/>
                <w:webHidden/>
              </w:rPr>
              <w:tab/>
            </w:r>
            <w:r w:rsidR="0033407C">
              <w:rPr>
                <w:noProof/>
                <w:webHidden/>
              </w:rPr>
              <w:fldChar w:fldCharType="begin"/>
            </w:r>
            <w:r w:rsidR="0033407C">
              <w:rPr>
                <w:noProof/>
                <w:webHidden/>
              </w:rPr>
              <w:instrText xml:space="preserve"> PAGEREF _Toc95910426 \h </w:instrText>
            </w:r>
            <w:r w:rsidR="0033407C">
              <w:rPr>
                <w:noProof/>
                <w:webHidden/>
              </w:rPr>
            </w:r>
            <w:r w:rsidR="0033407C">
              <w:rPr>
                <w:noProof/>
                <w:webHidden/>
              </w:rPr>
              <w:fldChar w:fldCharType="separate"/>
            </w:r>
            <w:r w:rsidR="0033407C">
              <w:rPr>
                <w:noProof/>
                <w:webHidden/>
              </w:rPr>
              <w:t>18</w:t>
            </w:r>
            <w:r w:rsidR="0033407C">
              <w:rPr>
                <w:noProof/>
                <w:webHidden/>
              </w:rPr>
              <w:fldChar w:fldCharType="end"/>
            </w:r>
          </w:hyperlink>
        </w:p>
        <w:p w14:paraId="4422532E" w14:textId="5DDD21CC" w:rsidR="0033407C" w:rsidRDefault="00C5737F">
          <w:pPr>
            <w:pStyle w:val="Inhopg1"/>
            <w:rPr>
              <w:rFonts w:asciiTheme="minorHAnsi" w:eastAsiaTheme="minorEastAsia" w:hAnsiTheme="minorHAnsi" w:cstheme="minorBidi"/>
              <w:noProof/>
              <w:sz w:val="22"/>
              <w:szCs w:val="22"/>
            </w:rPr>
          </w:pPr>
          <w:hyperlink w:anchor="_Toc95910427" w:history="1">
            <w:r w:rsidR="0033407C" w:rsidRPr="00D77A78">
              <w:rPr>
                <w:rStyle w:val="Hyperlink"/>
                <w:noProof/>
              </w:rPr>
              <w:t>KPI’s</w:t>
            </w:r>
            <w:r w:rsidR="0033407C">
              <w:rPr>
                <w:noProof/>
                <w:webHidden/>
              </w:rPr>
              <w:tab/>
            </w:r>
            <w:r w:rsidR="0033407C">
              <w:rPr>
                <w:noProof/>
                <w:webHidden/>
              </w:rPr>
              <w:fldChar w:fldCharType="begin"/>
            </w:r>
            <w:r w:rsidR="0033407C">
              <w:rPr>
                <w:noProof/>
                <w:webHidden/>
              </w:rPr>
              <w:instrText xml:space="preserve"> PAGEREF _Toc95910427 \h </w:instrText>
            </w:r>
            <w:r w:rsidR="0033407C">
              <w:rPr>
                <w:noProof/>
                <w:webHidden/>
              </w:rPr>
            </w:r>
            <w:r w:rsidR="0033407C">
              <w:rPr>
                <w:noProof/>
                <w:webHidden/>
              </w:rPr>
              <w:fldChar w:fldCharType="separate"/>
            </w:r>
            <w:r w:rsidR="0033407C">
              <w:rPr>
                <w:noProof/>
                <w:webHidden/>
              </w:rPr>
              <w:t>22</w:t>
            </w:r>
            <w:r w:rsidR="0033407C">
              <w:rPr>
                <w:noProof/>
                <w:webHidden/>
              </w:rPr>
              <w:fldChar w:fldCharType="end"/>
            </w:r>
          </w:hyperlink>
        </w:p>
        <w:p w14:paraId="73DDF1E9" w14:textId="365BC699" w:rsidR="0033407C" w:rsidRDefault="00C5737F">
          <w:pPr>
            <w:pStyle w:val="Inhopg2"/>
            <w:rPr>
              <w:rFonts w:asciiTheme="minorHAnsi" w:eastAsiaTheme="minorEastAsia" w:hAnsiTheme="minorHAnsi" w:cstheme="minorBidi"/>
              <w:noProof/>
              <w:sz w:val="22"/>
              <w:szCs w:val="22"/>
            </w:rPr>
          </w:pPr>
          <w:hyperlink w:anchor="_Toc95910428" w:history="1">
            <w:r w:rsidR="0033407C" w:rsidRPr="00D77A78">
              <w:rPr>
                <w:rStyle w:val="Hyperlink"/>
                <w:noProof/>
              </w:rPr>
              <w:t>KPI-1: Niet van toepassing</w:t>
            </w:r>
            <w:r w:rsidR="0033407C">
              <w:rPr>
                <w:noProof/>
                <w:webHidden/>
              </w:rPr>
              <w:tab/>
            </w:r>
            <w:r w:rsidR="0033407C">
              <w:rPr>
                <w:noProof/>
                <w:webHidden/>
              </w:rPr>
              <w:fldChar w:fldCharType="begin"/>
            </w:r>
            <w:r w:rsidR="0033407C">
              <w:rPr>
                <w:noProof/>
                <w:webHidden/>
              </w:rPr>
              <w:instrText xml:space="preserve"> PAGEREF _Toc95910428 \h </w:instrText>
            </w:r>
            <w:r w:rsidR="0033407C">
              <w:rPr>
                <w:noProof/>
                <w:webHidden/>
              </w:rPr>
            </w:r>
            <w:r w:rsidR="0033407C">
              <w:rPr>
                <w:noProof/>
                <w:webHidden/>
              </w:rPr>
              <w:fldChar w:fldCharType="separate"/>
            </w:r>
            <w:r w:rsidR="0033407C">
              <w:rPr>
                <w:noProof/>
                <w:webHidden/>
              </w:rPr>
              <w:t>23</w:t>
            </w:r>
            <w:r w:rsidR="0033407C">
              <w:rPr>
                <w:noProof/>
                <w:webHidden/>
              </w:rPr>
              <w:fldChar w:fldCharType="end"/>
            </w:r>
          </w:hyperlink>
        </w:p>
        <w:p w14:paraId="24966E8F" w14:textId="6DACDBE9" w:rsidR="0033407C" w:rsidRDefault="00C5737F">
          <w:pPr>
            <w:pStyle w:val="Inhopg2"/>
            <w:rPr>
              <w:rFonts w:asciiTheme="minorHAnsi" w:eastAsiaTheme="minorEastAsia" w:hAnsiTheme="minorHAnsi" w:cstheme="minorBidi"/>
              <w:noProof/>
              <w:sz w:val="22"/>
              <w:szCs w:val="22"/>
            </w:rPr>
          </w:pPr>
          <w:hyperlink w:anchor="_Toc95910429" w:history="1">
            <w:r w:rsidR="0033407C" w:rsidRPr="00D77A78">
              <w:rPr>
                <w:rStyle w:val="Hyperlink"/>
                <w:noProof/>
              </w:rPr>
              <w:t>KPI-2: Aanbiedingsbetrouwbaarheid</w:t>
            </w:r>
            <w:r w:rsidR="0033407C">
              <w:rPr>
                <w:noProof/>
                <w:webHidden/>
              </w:rPr>
              <w:tab/>
            </w:r>
            <w:r w:rsidR="0033407C">
              <w:rPr>
                <w:noProof/>
                <w:webHidden/>
              </w:rPr>
              <w:fldChar w:fldCharType="begin"/>
            </w:r>
            <w:r w:rsidR="0033407C">
              <w:rPr>
                <w:noProof/>
                <w:webHidden/>
              </w:rPr>
              <w:instrText xml:space="preserve"> PAGEREF _Toc95910429 \h </w:instrText>
            </w:r>
            <w:r w:rsidR="0033407C">
              <w:rPr>
                <w:noProof/>
                <w:webHidden/>
              </w:rPr>
            </w:r>
            <w:r w:rsidR="0033407C">
              <w:rPr>
                <w:noProof/>
                <w:webHidden/>
              </w:rPr>
              <w:fldChar w:fldCharType="separate"/>
            </w:r>
            <w:r w:rsidR="0033407C">
              <w:rPr>
                <w:noProof/>
                <w:webHidden/>
              </w:rPr>
              <w:t>24</w:t>
            </w:r>
            <w:r w:rsidR="0033407C">
              <w:rPr>
                <w:noProof/>
                <w:webHidden/>
              </w:rPr>
              <w:fldChar w:fldCharType="end"/>
            </w:r>
          </w:hyperlink>
        </w:p>
        <w:p w14:paraId="3A1C219E" w14:textId="0480317E" w:rsidR="0033407C" w:rsidRDefault="00C5737F">
          <w:pPr>
            <w:pStyle w:val="Inhopg2"/>
            <w:rPr>
              <w:rFonts w:asciiTheme="minorHAnsi" w:eastAsiaTheme="minorEastAsia" w:hAnsiTheme="minorHAnsi" w:cstheme="minorBidi"/>
              <w:noProof/>
              <w:sz w:val="22"/>
              <w:szCs w:val="22"/>
            </w:rPr>
          </w:pPr>
          <w:hyperlink w:anchor="_Toc95910430" w:history="1">
            <w:r w:rsidR="0033407C" w:rsidRPr="00D77A78">
              <w:rPr>
                <w:rStyle w:val="Hyperlink"/>
                <w:noProof/>
              </w:rPr>
              <w:t>KPI-3: Uitvalpercentage</w:t>
            </w:r>
            <w:r w:rsidR="0033407C">
              <w:rPr>
                <w:noProof/>
                <w:webHidden/>
              </w:rPr>
              <w:tab/>
            </w:r>
            <w:r w:rsidR="0033407C">
              <w:rPr>
                <w:noProof/>
                <w:webHidden/>
              </w:rPr>
              <w:fldChar w:fldCharType="begin"/>
            </w:r>
            <w:r w:rsidR="0033407C">
              <w:rPr>
                <w:noProof/>
                <w:webHidden/>
              </w:rPr>
              <w:instrText xml:space="preserve"> PAGEREF _Toc95910430 \h </w:instrText>
            </w:r>
            <w:r w:rsidR="0033407C">
              <w:rPr>
                <w:noProof/>
                <w:webHidden/>
              </w:rPr>
            </w:r>
            <w:r w:rsidR="0033407C">
              <w:rPr>
                <w:noProof/>
                <w:webHidden/>
              </w:rPr>
              <w:fldChar w:fldCharType="separate"/>
            </w:r>
            <w:r w:rsidR="0033407C">
              <w:rPr>
                <w:noProof/>
                <w:webHidden/>
              </w:rPr>
              <w:t>26</w:t>
            </w:r>
            <w:r w:rsidR="0033407C">
              <w:rPr>
                <w:noProof/>
                <w:webHidden/>
              </w:rPr>
              <w:fldChar w:fldCharType="end"/>
            </w:r>
          </w:hyperlink>
        </w:p>
        <w:p w14:paraId="644270AE" w14:textId="2A3D5566" w:rsidR="0033407C" w:rsidRDefault="00C5737F">
          <w:pPr>
            <w:pStyle w:val="Inhopg2"/>
            <w:rPr>
              <w:rFonts w:asciiTheme="minorHAnsi" w:eastAsiaTheme="minorEastAsia" w:hAnsiTheme="minorHAnsi" w:cstheme="minorBidi"/>
              <w:noProof/>
              <w:sz w:val="22"/>
              <w:szCs w:val="22"/>
            </w:rPr>
          </w:pPr>
          <w:hyperlink w:anchor="_Toc95910431" w:history="1">
            <w:r w:rsidR="0033407C" w:rsidRPr="00D77A78">
              <w:rPr>
                <w:rStyle w:val="Hyperlink"/>
                <w:noProof/>
              </w:rPr>
              <w:t>KPI-4: Aanleveringsbetrouwbaarheid rapportages</w:t>
            </w:r>
            <w:r w:rsidR="0033407C">
              <w:rPr>
                <w:noProof/>
                <w:webHidden/>
              </w:rPr>
              <w:tab/>
            </w:r>
            <w:r w:rsidR="0033407C">
              <w:rPr>
                <w:noProof/>
                <w:webHidden/>
              </w:rPr>
              <w:fldChar w:fldCharType="begin"/>
            </w:r>
            <w:r w:rsidR="0033407C">
              <w:rPr>
                <w:noProof/>
                <w:webHidden/>
              </w:rPr>
              <w:instrText xml:space="preserve"> PAGEREF _Toc95910431 \h </w:instrText>
            </w:r>
            <w:r w:rsidR="0033407C">
              <w:rPr>
                <w:noProof/>
                <w:webHidden/>
              </w:rPr>
            </w:r>
            <w:r w:rsidR="0033407C">
              <w:rPr>
                <w:noProof/>
                <w:webHidden/>
              </w:rPr>
              <w:fldChar w:fldCharType="separate"/>
            </w:r>
            <w:r w:rsidR="0033407C">
              <w:rPr>
                <w:noProof/>
                <w:webHidden/>
              </w:rPr>
              <w:t>26</w:t>
            </w:r>
            <w:r w:rsidR="0033407C">
              <w:rPr>
                <w:noProof/>
                <w:webHidden/>
              </w:rPr>
              <w:fldChar w:fldCharType="end"/>
            </w:r>
          </w:hyperlink>
        </w:p>
        <w:p w14:paraId="63E9AB96" w14:textId="66F2FD70" w:rsidR="0033407C" w:rsidRDefault="00C5737F">
          <w:pPr>
            <w:pStyle w:val="Inhopg2"/>
            <w:rPr>
              <w:rFonts w:asciiTheme="minorHAnsi" w:eastAsiaTheme="minorEastAsia" w:hAnsiTheme="minorHAnsi" w:cstheme="minorBidi"/>
              <w:noProof/>
              <w:sz w:val="22"/>
              <w:szCs w:val="22"/>
            </w:rPr>
          </w:pPr>
          <w:hyperlink w:anchor="_Toc95910432" w:history="1">
            <w:r w:rsidR="0033407C" w:rsidRPr="00D77A78">
              <w:rPr>
                <w:rStyle w:val="Hyperlink"/>
                <w:noProof/>
              </w:rPr>
              <w:t>KPI-5: Rekenfactor gemiddeld tarief</w:t>
            </w:r>
            <w:r w:rsidR="0033407C">
              <w:rPr>
                <w:noProof/>
                <w:webHidden/>
              </w:rPr>
              <w:tab/>
            </w:r>
            <w:r w:rsidR="0033407C">
              <w:rPr>
                <w:noProof/>
                <w:webHidden/>
              </w:rPr>
              <w:fldChar w:fldCharType="begin"/>
            </w:r>
            <w:r w:rsidR="0033407C">
              <w:rPr>
                <w:noProof/>
                <w:webHidden/>
              </w:rPr>
              <w:instrText xml:space="preserve"> PAGEREF _Toc95910432 \h </w:instrText>
            </w:r>
            <w:r w:rsidR="0033407C">
              <w:rPr>
                <w:noProof/>
                <w:webHidden/>
              </w:rPr>
            </w:r>
            <w:r w:rsidR="0033407C">
              <w:rPr>
                <w:noProof/>
                <w:webHidden/>
              </w:rPr>
              <w:fldChar w:fldCharType="separate"/>
            </w:r>
            <w:r w:rsidR="0033407C">
              <w:rPr>
                <w:noProof/>
                <w:webHidden/>
              </w:rPr>
              <w:t>27</w:t>
            </w:r>
            <w:r w:rsidR="0033407C">
              <w:rPr>
                <w:noProof/>
                <w:webHidden/>
              </w:rPr>
              <w:fldChar w:fldCharType="end"/>
            </w:r>
          </w:hyperlink>
        </w:p>
        <w:p w14:paraId="1668744F" w14:textId="34DD0B08" w:rsidR="0033407C" w:rsidRDefault="00C5737F">
          <w:pPr>
            <w:pStyle w:val="Inhopg1"/>
            <w:rPr>
              <w:rFonts w:asciiTheme="minorHAnsi" w:eastAsiaTheme="minorEastAsia" w:hAnsiTheme="minorHAnsi" w:cstheme="minorBidi"/>
              <w:noProof/>
              <w:sz w:val="22"/>
              <w:szCs w:val="22"/>
            </w:rPr>
          </w:pPr>
          <w:hyperlink w:anchor="_Toc95910433" w:history="1">
            <w:r w:rsidR="0033407C" w:rsidRPr="00D77A78">
              <w:rPr>
                <w:rStyle w:val="Hyperlink"/>
                <w:noProof/>
              </w:rPr>
              <w:t>MVO</w:t>
            </w:r>
            <w:r w:rsidR="0033407C">
              <w:rPr>
                <w:noProof/>
                <w:webHidden/>
              </w:rPr>
              <w:tab/>
            </w:r>
            <w:r w:rsidR="0033407C">
              <w:rPr>
                <w:noProof/>
                <w:webHidden/>
              </w:rPr>
              <w:fldChar w:fldCharType="begin"/>
            </w:r>
            <w:r w:rsidR="0033407C">
              <w:rPr>
                <w:noProof/>
                <w:webHidden/>
              </w:rPr>
              <w:instrText xml:space="preserve"> PAGEREF _Toc95910433 \h </w:instrText>
            </w:r>
            <w:r w:rsidR="0033407C">
              <w:rPr>
                <w:noProof/>
                <w:webHidden/>
              </w:rPr>
            </w:r>
            <w:r w:rsidR="0033407C">
              <w:rPr>
                <w:noProof/>
                <w:webHidden/>
              </w:rPr>
              <w:fldChar w:fldCharType="separate"/>
            </w:r>
            <w:r w:rsidR="0033407C">
              <w:rPr>
                <w:noProof/>
                <w:webHidden/>
              </w:rPr>
              <w:t>29</w:t>
            </w:r>
            <w:r w:rsidR="0033407C">
              <w:rPr>
                <w:noProof/>
                <w:webHidden/>
              </w:rPr>
              <w:fldChar w:fldCharType="end"/>
            </w:r>
          </w:hyperlink>
        </w:p>
        <w:p w14:paraId="4042B3DF" w14:textId="20DDEFCC" w:rsidR="0033407C" w:rsidRDefault="00C5737F">
          <w:pPr>
            <w:pStyle w:val="Inhopg2"/>
            <w:rPr>
              <w:rFonts w:asciiTheme="minorHAnsi" w:eastAsiaTheme="minorEastAsia" w:hAnsiTheme="minorHAnsi" w:cstheme="minorBidi"/>
              <w:noProof/>
              <w:sz w:val="22"/>
              <w:szCs w:val="22"/>
            </w:rPr>
          </w:pPr>
          <w:hyperlink w:anchor="_Toc95910434" w:history="1">
            <w:r w:rsidR="0033407C" w:rsidRPr="00D77A78">
              <w:rPr>
                <w:rStyle w:val="Hyperlink"/>
                <w:noProof/>
              </w:rPr>
              <w:t>Specifieke voorschriften met betrekking tot social return</w:t>
            </w:r>
            <w:r w:rsidR="0033407C">
              <w:rPr>
                <w:noProof/>
                <w:webHidden/>
              </w:rPr>
              <w:tab/>
            </w:r>
            <w:r w:rsidR="0033407C">
              <w:rPr>
                <w:noProof/>
                <w:webHidden/>
              </w:rPr>
              <w:fldChar w:fldCharType="begin"/>
            </w:r>
            <w:r w:rsidR="0033407C">
              <w:rPr>
                <w:noProof/>
                <w:webHidden/>
              </w:rPr>
              <w:instrText xml:space="preserve"> PAGEREF _Toc95910434 \h </w:instrText>
            </w:r>
            <w:r w:rsidR="0033407C">
              <w:rPr>
                <w:noProof/>
                <w:webHidden/>
              </w:rPr>
            </w:r>
            <w:r w:rsidR="0033407C">
              <w:rPr>
                <w:noProof/>
                <w:webHidden/>
              </w:rPr>
              <w:fldChar w:fldCharType="separate"/>
            </w:r>
            <w:r w:rsidR="0033407C">
              <w:rPr>
                <w:noProof/>
                <w:webHidden/>
              </w:rPr>
              <w:t>29</w:t>
            </w:r>
            <w:r w:rsidR="0033407C">
              <w:rPr>
                <w:noProof/>
                <w:webHidden/>
              </w:rPr>
              <w:fldChar w:fldCharType="end"/>
            </w:r>
          </w:hyperlink>
        </w:p>
        <w:p w14:paraId="59FB3C31" w14:textId="1D2349FD" w:rsidR="0033407C" w:rsidRDefault="00C5737F">
          <w:pPr>
            <w:pStyle w:val="Inhopg2"/>
            <w:rPr>
              <w:rFonts w:asciiTheme="minorHAnsi" w:eastAsiaTheme="minorEastAsia" w:hAnsiTheme="minorHAnsi" w:cstheme="minorBidi"/>
              <w:noProof/>
              <w:sz w:val="22"/>
              <w:szCs w:val="22"/>
            </w:rPr>
          </w:pPr>
          <w:hyperlink w:anchor="_Toc95910435" w:history="1">
            <w:r w:rsidR="0033407C" w:rsidRPr="00D77A78">
              <w:rPr>
                <w:rStyle w:val="Hyperlink"/>
                <w:noProof/>
              </w:rPr>
              <w:t>Specifieke voorschriften met betrekking tot innovatie</w:t>
            </w:r>
            <w:r w:rsidR="0033407C">
              <w:rPr>
                <w:noProof/>
                <w:webHidden/>
              </w:rPr>
              <w:tab/>
            </w:r>
            <w:r w:rsidR="0033407C">
              <w:rPr>
                <w:noProof/>
                <w:webHidden/>
              </w:rPr>
              <w:fldChar w:fldCharType="begin"/>
            </w:r>
            <w:r w:rsidR="0033407C">
              <w:rPr>
                <w:noProof/>
                <w:webHidden/>
              </w:rPr>
              <w:instrText xml:space="preserve"> PAGEREF _Toc95910435 \h </w:instrText>
            </w:r>
            <w:r w:rsidR="0033407C">
              <w:rPr>
                <w:noProof/>
                <w:webHidden/>
              </w:rPr>
            </w:r>
            <w:r w:rsidR="0033407C">
              <w:rPr>
                <w:noProof/>
                <w:webHidden/>
              </w:rPr>
              <w:fldChar w:fldCharType="separate"/>
            </w:r>
            <w:r w:rsidR="0033407C">
              <w:rPr>
                <w:noProof/>
                <w:webHidden/>
              </w:rPr>
              <w:t>30</w:t>
            </w:r>
            <w:r w:rsidR="0033407C">
              <w:rPr>
                <w:noProof/>
                <w:webHidden/>
              </w:rPr>
              <w:fldChar w:fldCharType="end"/>
            </w:r>
          </w:hyperlink>
        </w:p>
        <w:p w14:paraId="1640F6E6" w14:textId="44E5D12C" w:rsidR="0033407C" w:rsidRDefault="00C5737F">
          <w:pPr>
            <w:pStyle w:val="Inhopg2"/>
            <w:rPr>
              <w:rFonts w:asciiTheme="minorHAnsi" w:eastAsiaTheme="minorEastAsia" w:hAnsiTheme="minorHAnsi" w:cstheme="minorBidi"/>
              <w:noProof/>
              <w:sz w:val="22"/>
              <w:szCs w:val="22"/>
            </w:rPr>
          </w:pPr>
          <w:hyperlink w:anchor="_Toc95910436" w:history="1">
            <w:r w:rsidR="0033407C" w:rsidRPr="00D77A78">
              <w:rPr>
                <w:rStyle w:val="Hyperlink"/>
                <w:noProof/>
              </w:rPr>
              <w:t>Specifieke voorschriften met betrekking tot diversiteit en inclusie</w:t>
            </w:r>
            <w:r w:rsidR="0033407C">
              <w:rPr>
                <w:noProof/>
                <w:webHidden/>
              </w:rPr>
              <w:tab/>
            </w:r>
            <w:r w:rsidR="0033407C">
              <w:rPr>
                <w:noProof/>
                <w:webHidden/>
              </w:rPr>
              <w:fldChar w:fldCharType="begin"/>
            </w:r>
            <w:r w:rsidR="0033407C">
              <w:rPr>
                <w:noProof/>
                <w:webHidden/>
              </w:rPr>
              <w:instrText xml:space="preserve"> PAGEREF _Toc95910436 \h </w:instrText>
            </w:r>
            <w:r w:rsidR="0033407C">
              <w:rPr>
                <w:noProof/>
                <w:webHidden/>
              </w:rPr>
            </w:r>
            <w:r w:rsidR="0033407C">
              <w:rPr>
                <w:noProof/>
                <w:webHidden/>
              </w:rPr>
              <w:fldChar w:fldCharType="separate"/>
            </w:r>
            <w:r w:rsidR="0033407C">
              <w:rPr>
                <w:noProof/>
                <w:webHidden/>
              </w:rPr>
              <w:t>30</w:t>
            </w:r>
            <w:r w:rsidR="0033407C">
              <w:rPr>
                <w:noProof/>
                <w:webHidden/>
              </w:rPr>
              <w:fldChar w:fldCharType="end"/>
            </w:r>
          </w:hyperlink>
        </w:p>
        <w:p w14:paraId="76F76717" w14:textId="554C99E3" w:rsidR="007516BE" w:rsidRDefault="007516BE">
          <w:r>
            <w:rPr>
              <w:b/>
              <w:bCs/>
            </w:rPr>
            <w:fldChar w:fldCharType="end"/>
          </w:r>
        </w:p>
      </w:sdtContent>
    </w:sdt>
    <w:p w14:paraId="0C3ACE80" w14:textId="25368A71" w:rsidR="009A04B3" w:rsidRDefault="009A04B3">
      <w:pPr>
        <w:spacing w:line="240" w:lineRule="auto"/>
      </w:pPr>
      <w:r>
        <w:br w:type="page"/>
      </w:r>
    </w:p>
    <w:p w14:paraId="4710C2C4" w14:textId="77777777" w:rsidR="009A04B3" w:rsidRDefault="003C39C7" w:rsidP="00E17CF3">
      <w:pPr>
        <w:pStyle w:val="Kop1"/>
        <w:ind w:left="284"/>
        <w:jc w:val="center"/>
      </w:pPr>
      <w:bookmarkStart w:id="1" w:name="_Toc95910422"/>
      <w:r>
        <w:lastRenderedPageBreak/>
        <w:t>Algemeen</w:t>
      </w:r>
      <w:bookmarkEnd w:id="1"/>
    </w:p>
    <w:tbl>
      <w:tblPr>
        <w:tblStyle w:val="Tabelraster"/>
        <w:tblW w:w="10485" w:type="dxa"/>
        <w:tblLayout w:type="fixed"/>
        <w:tblCellMar>
          <w:top w:w="108" w:type="dxa"/>
          <w:bottom w:w="108" w:type="dxa"/>
        </w:tblCellMar>
        <w:tblLook w:val="04A0" w:firstRow="1" w:lastRow="0" w:firstColumn="1" w:lastColumn="0" w:noHBand="0" w:noVBand="1"/>
      </w:tblPr>
      <w:tblGrid>
        <w:gridCol w:w="852"/>
        <w:gridCol w:w="9633"/>
      </w:tblGrid>
      <w:tr w:rsidR="00AE2F32" w:rsidRPr="00AE2F32" w14:paraId="7F3740AE" w14:textId="77777777" w:rsidTr="005D1E7D">
        <w:trPr>
          <w:trHeight w:val="468"/>
        </w:trPr>
        <w:tc>
          <w:tcPr>
            <w:tcW w:w="852" w:type="dxa"/>
            <w:shd w:val="clear" w:color="auto" w:fill="auto"/>
            <w:noWrap/>
            <w:hideMark/>
          </w:tcPr>
          <w:p w14:paraId="690CB0DE" w14:textId="77777777" w:rsidR="00AE2F32" w:rsidRPr="00AE2F32" w:rsidRDefault="00AE2F32" w:rsidP="00F244E1">
            <w:r w:rsidRPr="00AE2F32">
              <w:t>A.1</w:t>
            </w:r>
          </w:p>
        </w:tc>
        <w:tc>
          <w:tcPr>
            <w:tcW w:w="9633" w:type="dxa"/>
            <w:hideMark/>
          </w:tcPr>
          <w:p w14:paraId="26EA226C" w14:textId="3941301C" w:rsidR="00AE2F32" w:rsidRPr="00AE2F32" w:rsidRDefault="00AE2F32" w:rsidP="00F244E1">
            <w:r w:rsidRPr="00AE2F32">
              <w:t xml:space="preserve">De </w:t>
            </w:r>
            <w:r w:rsidR="007C7CBA">
              <w:t>ICT-Professional</w:t>
            </w:r>
            <w:r w:rsidR="00DD0EF5">
              <w:t>s</w:t>
            </w:r>
            <w:r w:rsidRPr="00AE2F32">
              <w:t xml:space="preserve"> dienen bij inzet op basis van de </w:t>
            </w:r>
            <w:r w:rsidR="00DD0EF5">
              <w:t>r</w:t>
            </w:r>
            <w:r w:rsidRPr="00AE2F32">
              <w:t>aamovereenkomst ingezet te kunnen worden in alle delen van Nederland.</w:t>
            </w:r>
          </w:p>
        </w:tc>
      </w:tr>
      <w:tr w:rsidR="00AE2F32" w:rsidRPr="00AE2F32" w14:paraId="3A8115C6" w14:textId="77777777" w:rsidTr="005D1E7D">
        <w:trPr>
          <w:trHeight w:val="912"/>
        </w:trPr>
        <w:tc>
          <w:tcPr>
            <w:tcW w:w="852" w:type="dxa"/>
            <w:shd w:val="clear" w:color="auto" w:fill="auto"/>
            <w:noWrap/>
            <w:hideMark/>
          </w:tcPr>
          <w:p w14:paraId="05B93CF0" w14:textId="77777777" w:rsidR="00AE2F32" w:rsidRPr="00AE2F32" w:rsidRDefault="00AE2F32" w:rsidP="00F244E1">
            <w:r w:rsidRPr="00AE2F32">
              <w:t>A.2</w:t>
            </w:r>
          </w:p>
        </w:tc>
        <w:tc>
          <w:tcPr>
            <w:tcW w:w="9633" w:type="dxa"/>
            <w:hideMark/>
          </w:tcPr>
          <w:p w14:paraId="1CC505EB" w14:textId="3FB68214" w:rsidR="00616700" w:rsidRDefault="00616700" w:rsidP="00616700">
            <w:r>
              <w:t xml:space="preserve">Opdrachtgever verwijst opdrachtnemer en eventueel door hem in te zetten onderaannemers voor een overzicht van de actuele arbeidsvoorwaarden bij de </w:t>
            </w:r>
            <w:r w:rsidR="007C7CBA">
              <w:t>Deelnemer</w:t>
            </w:r>
            <w:r>
              <w:t xml:space="preserve">, zoals bedoeld in art. 8 van de </w:t>
            </w:r>
            <w:proofErr w:type="spellStart"/>
            <w:r>
              <w:t>W</w:t>
            </w:r>
            <w:r w:rsidR="00DD0EF5">
              <w:t>aadi</w:t>
            </w:r>
            <w:proofErr w:type="spellEnd"/>
            <w:r>
              <w:t>, naar de volgende relevante informatiebronnen:</w:t>
            </w:r>
          </w:p>
          <w:p w14:paraId="4D80C044" w14:textId="0BC571F7" w:rsidR="00616700" w:rsidRDefault="00616700" w:rsidP="00A3793A">
            <w:pPr>
              <w:ind w:left="456" w:hanging="229"/>
            </w:pPr>
            <w:r>
              <w:t>•</w:t>
            </w:r>
            <w:r>
              <w:tab/>
            </w:r>
            <w:bookmarkStart w:id="2" w:name="_Hlk85007046"/>
            <w:r>
              <w:t>www.caorijk.nl</w:t>
            </w:r>
            <w:bookmarkEnd w:id="2"/>
            <w:r>
              <w:t xml:space="preserve">, </w:t>
            </w:r>
            <w:hyperlink r:id="rId9" w:history="1">
              <w:r w:rsidR="00DC1114">
                <w:rPr>
                  <w:rStyle w:val="Hyperlink"/>
                </w:rPr>
                <w:t>Arbeidsvoorwaarden | Personeelszorg | Defensie.nl</w:t>
              </w:r>
            </w:hyperlink>
            <w:r w:rsidR="00DC1114">
              <w:t xml:space="preserve">, </w:t>
            </w:r>
            <w:hyperlink r:id="rId10" w:history="1">
              <w:r w:rsidR="00DC1114">
                <w:rPr>
                  <w:rStyle w:val="Hyperlink"/>
                </w:rPr>
                <w:t>Cao en salarisschalen defensie voor 2021 (ambtenarensalaris.nl)</w:t>
              </w:r>
            </w:hyperlink>
            <w:r w:rsidR="00DC1114">
              <w:t xml:space="preserve"> en </w:t>
            </w:r>
          </w:p>
          <w:p w14:paraId="5F5CDDDF" w14:textId="77777777" w:rsidR="00616700" w:rsidRDefault="00616700" w:rsidP="00A3793A">
            <w:pPr>
              <w:ind w:left="456" w:hanging="229"/>
            </w:pPr>
            <w:r>
              <w:t>•</w:t>
            </w:r>
            <w:r>
              <w:tab/>
            </w:r>
            <w:bookmarkStart w:id="3" w:name="_Hlk85007061"/>
            <w:r>
              <w:t>www.p-direkt.nl</w:t>
            </w:r>
            <w:bookmarkEnd w:id="3"/>
            <w:r>
              <w:t>, waarop informatie over de rechtspositie en de arbeidsvoorwaarden van de rijksambtenaren (op grond van de cao Rijk) per (deel)onderwerp getoond wordt;</w:t>
            </w:r>
          </w:p>
          <w:p w14:paraId="08B8A6CE" w14:textId="763F7637" w:rsidR="00616700" w:rsidRDefault="00616700" w:rsidP="00A3793A">
            <w:pPr>
              <w:ind w:left="456" w:hanging="229"/>
            </w:pPr>
            <w:r>
              <w:t>•</w:t>
            </w:r>
            <w:r>
              <w:tab/>
              <w:t>www.rijksoverheid.nl/actueel/nieuwsbrieven/signalering-arbeidsvoorwaarden--rechtspositie-rijk, waarop u de mogelijkheid wordt geboden om via signaleringen per e-mail op de hoogte te worden gehouden van tussentijdse wijzigingen in de arbeidsvoorwaarden of rechtspositie van rijksambtenaren.</w:t>
            </w:r>
          </w:p>
          <w:p w14:paraId="60D82DA9" w14:textId="77777777" w:rsidR="00616700" w:rsidRDefault="00616700" w:rsidP="006D4708">
            <w:r>
              <w:t>Opdrachtgever beschouwt hiermee</w:t>
            </w:r>
            <w:r w:rsidR="005E357A">
              <w:t xml:space="preserve"> in beginsel</w:t>
            </w:r>
            <w:r>
              <w:t xml:space="preserve"> te voldoen aan de plicht om opdrachtnemer te informeren over de van toepassing zijnde arbeidsvoorwaarden, zoals bedoeld in artikel 12a </w:t>
            </w:r>
            <w:proofErr w:type="spellStart"/>
            <w:r>
              <w:t>W</w:t>
            </w:r>
            <w:r w:rsidR="00DD0EF5">
              <w:t>aadi</w:t>
            </w:r>
            <w:proofErr w:type="spellEnd"/>
            <w:r>
              <w:t xml:space="preserve">. </w:t>
            </w:r>
            <w:r w:rsidR="006D4708">
              <w:t xml:space="preserve">De </w:t>
            </w:r>
            <w:r w:rsidR="007C7CBA">
              <w:t>Deelnemer</w:t>
            </w:r>
            <w:r w:rsidR="006D4708">
              <w:t xml:space="preserve"> zal waar nodig per </w:t>
            </w:r>
            <w:r w:rsidR="00C33737">
              <w:t>Aanvraag</w:t>
            </w:r>
            <w:r w:rsidR="006D4708">
              <w:t>/opdracht de van toepassing zijnde specifieke elementen in de arbeidsvoorwaarden moeten kunnen aangeven</w:t>
            </w:r>
            <w:r w:rsidR="00911DD7">
              <w:t xml:space="preserve">. </w:t>
            </w:r>
            <w:r>
              <w:t xml:space="preserve">Opdrachtnemer informeert waar nodig de door haar aan </w:t>
            </w:r>
            <w:r w:rsidR="007C7CBA">
              <w:t>Deelnemer</w:t>
            </w:r>
            <w:r w:rsidR="00DD0EF5">
              <w:t>s</w:t>
            </w:r>
            <w:r>
              <w:t xml:space="preserve"> ter beschikking te stellen </w:t>
            </w:r>
            <w:r w:rsidR="007C7CBA">
              <w:t>ICT-Professional</w:t>
            </w:r>
            <w:r w:rsidR="00DD0EF5">
              <w:t>s</w:t>
            </w:r>
            <w:r>
              <w:t xml:space="preserve"> over de actuele arbeidsvoorwaarden, die gelden voor de rijksambtenaren in gelijke of gelijkwaardige functies als waarvoor de </w:t>
            </w:r>
            <w:r w:rsidR="007C7CBA">
              <w:t>ICT-Professional</w:t>
            </w:r>
            <w:r>
              <w:t xml:space="preserve"> aan de </w:t>
            </w:r>
            <w:r w:rsidR="007C7CBA">
              <w:t>Deelnemer</w:t>
            </w:r>
            <w:r>
              <w:t xml:space="preserve"> ter beschikking wordt gesteld. Bij vragen hierover neemt de </w:t>
            </w:r>
            <w:r w:rsidR="00DD0EF5">
              <w:t>o</w:t>
            </w:r>
            <w:r>
              <w:t xml:space="preserve">pdrachtnemer contact op met zijn contactpersonen van </w:t>
            </w:r>
            <w:r w:rsidR="007C7CBA">
              <w:t>Deelnemer</w:t>
            </w:r>
            <w:r>
              <w:t xml:space="preserve"> of Opdrachtgever.</w:t>
            </w:r>
          </w:p>
          <w:p w14:paraId="5B4B3E4D" w14:textId="77777777" w:rsidR="005603FF" w:rsidRDefault="005603FF" w:rsidP="006D4708"/>
          <w:p w14:paraId="2E63820E" w14:textId="77CA6868" w:rsidR="005603FF" w:rsidRPr="00AE2F32" w:rsidRDefault="005603FF" w:rsidP="006D4708">
            <w:r w:rsidRPr="005603FF">
              <w:t>Opdrachtnemer draagt er zorg voor dat alle overige wettelijke voorwaarden, vereisten en formaliteiten, voor zover van toepassing, waaronder in ieder geval die ingevolge de Wet arbeid vreemdelingen, de Wet op de identificatieplicht en de Wet allocatie arbeidskrachten door intermediairs (</w:t>
            </w:r>
            <w:proofErr w:type="spellStart"/>
            <w:r w:rsidRPr="005603FF">
              <w:t>Waadi</w:t>
            </w:r>
            <w:proofErr w:type="spellEnd"/>
            <w:r w:rsidRPr="005603FF">
              <w:t>) zijn vervuld voordat een Kandidaat zijn werkzaamheden bij de Deelnemer begint, en vervuld blijven gedurende de uitvoering van de Nadere Overeenkomst.</w:t>
            </w:r>
          </w:p>
        </w:tc>
      </w:tr>
      <w:tr w:rsidR="00AE2F32" w:rsidRPr="00AE2F32" w14:paraId="0E067594" w14:textId="77777777" w:rsidTr="005D1E7D">
        <w:trPr>
          <w:trHeight w:val="912"/>
        </w:trPr>
        <w:tc>
          <w:tcPr>
            <w:tcW w:w="852" w:type="dxa"/>
            <w:shd w:val="clear" w:color="auto" w:fill="auto"/>
            <w:noWrap/>
            <w:hideMark/>
          </w:tcPr>
          <w:p w14:paraId="052D19BC" w14:textId="5628BC7E" w:rsidR="00AE2F32" w:rsidRPr="00AE2F32" w:rsidRDefault="00AE2F32" w:rsidP="00F244E1">
            <w:r w:rsidRPr="00AE2F32">
              <w:t>A.3</w:t>
            </w:r>
          </w:p>
        </w:tc>
        <w:tc>
          <w:tcPr>
            <w:tcW w:w="9633" w:type="dxa"/>
            <w:hideMark/>
          </w:tcPr>
          <w:p w14:paraId="2E40FBBE" w14:textId="1C7426C1" w:rsidR="00AE2F32" w:rsidRPr="00AE2F32" w:rsidRDefault="007C7CBA" w:rsidP="00F244E1">
            <w:r>
              <w:t>ICT-Professional</w:t>
            </w:r>
            <w:r w:rsidR="00DD0EF5">
              <w:t>s</w:t>
            </w:r>
            <w:r w:rsidR="00AE2F32" w:rsidRPr="00AE2F32">
              <w:t xml:space="preserve"> worden door </w:t>
            </w:r>
            <w:r w:rsidR="00DD0EF5">
              <w:t>o</w:t>
            </w:r>
            <w:r w:rsidR="00A4553C">
              <w:t>pdrachtnemer</w:t>
            </w:r>
            <w:r w:rsidR="00AE2F32" w:rsidRPr="00AE2F32">
              <w:t xml:space="preserve"> ter beschikking gesteld zonder dat daarmee of daardoor een arbeidsovereenkomst met de Opdrachtgever of </w:t>
            </w:r>
            <w:r>
              <w:t>Deelnemer</w:t>
            </w:r>
            <w:r w:rsidR="00AE2F32" w:rsidRPr="00AE2F32">
              <w:t xml:space="preserve"> ontstaat. </w:t>
            </w:r>
            <w:r w:rsidR="00A4553C">
              <w:t>Opdrachtnemer</w:t>
            </w:r>
            <w:r w:rsidR="00AE2F32" w:rsidRPr="00AE2F32">
              <w:t xml:space="preserve"> garandeert in dat kader zonder voorbehoud adequate maatregelen te hebben genomen die een vermoeden of oordeel van een arbeidsrelatie als in </w:t>
            </w:r>
            <w:r w:rsidR="00452189">
              <w:t>de</w:t>
            </w:r>
            <w:r w:rsidR="00AE2F32" w:rsidRPr="00AE2F32">
              <w:t xml:space="preserve"> vorige zin bedoeld voorkomen en in voorkomend geval zich daartegen weren.</w:t>
            </w:r>
          </w:p>
        </w:tc>
      </w:tr>
      <w:tr w:rsidR="00AE2F32" w:rsidRPr="00AE2F32" w14:paraId="7A060BA9" w14:textId="77777777" w:rsidTr="005D1E7D">
        <w:trPr>
          <w:trHeight w:val="2052"/>
        </w:trPr>
        <w:tc>
          <w:tcPr>
            <w:tcW w:w="852" w:type="dxa"/>
            <w:shd w:val="clear" w:color="auto" w:fill="auto"/>
            <w:noWrap/>
            <w:hideMark/>
          </w:tcPr>
          <w:p w14:paraId="28D9622B" w14:textId="73D42222" w:rsidR="00AE2F32" w:rsidRPr="00AE2F32" w:rsidRDefault="00AE2F32" w:rsidP="00F244E1">
            <w:r w:rsidRPr="00AE2F32">
              <w:t>A.4</w:t>
            </w:r>
          </w:p>
        </w:tc>
        <w:tc>
          <w:tcPr>
            <w:tcW w:w="9633" w:type="dxa"/>
            <w:hideMark/>
          </w:tcPr>
          <w:p w14:paraId="3697D653" w14:textId="12421E70" w:rsidR="00AE2F32" w:rsidRPr="00AE2F32" w:rsidRDefault="00A4553C" w:rsidP="00F244E1">
            <w:r>
              <w:t>Opdrachtnemer</w:t>
            </w:r>
            <w:r w:rsidR="00AE2F32" w:rsidRPr="00AE2F32">
              <w:t xml:space="preserve"> zet, voor zover van toepassing, ingehuurde zelfstandige </w:t>
            </w:r>
            <w:r w:rsidR="00401495">
              <w:t>professionals</w:t>
            </w:r>
            <w:r w:rsidR="00401495" w:rsidRPr="00AE2F32">
              <w:t xml:space="preserve"> </w:t>
            </w:r>
            <w:r w:rsidR="00AE2F32" w:rsidRPr="00AE2F32">
              <w:t xml:space="preserve">die niet in loondienst bij </w:t>
            </w:r>
            <w:r w:rsidR="00DD0EF5">
              <w:t>opdrachtnemer</w:t>
            </w:r>
            <w:r w:rsidR="00AE2F32" w:rsidRPr="00AE2F32">
              <w:t xml:space="preserve"> zijn, gedurende de gehele </w:t>
            </w:r>
            <w:r w:rsidR="002F5B78">
              <w:t>N</w:t>
            </w:r>
            <w:r w:rsidR="00AE2F32" w:rsidRPr="00AE2F32">
              <w:t xml:space="preserve">adere </w:t>
            </w:r>
            <w:r w:rsidR="002F5B78">
              <w:t>Overeenkomst</w:t>
            </w:r>
            <w:r w:rsidR="00AE2F32" w:rsidRPr="00AE2F32">
              <w:t xml:space="preserve"> alleen in op basis van een (model) overeenkomst (gesloten tussen </w:t>
            </w:r>
            <w:r w:rsidR="00DD0EF5">
              <w:t>opdrachtnemer</w:t>
            </w:r>
            <w:r w:rsidR="00AE2F32" w:rsidRPr="00AE2F32">
              <w:t xml:space="preserve"> en de zelfstandige </w:t>
            </w:r>
            <w:r w:rsidR="00401495">
              <w:t>professional</w:t>
            </w:r>
            <w:r w:rsidR="00AE2F32" w:rsidRPr="00AE2F32">
              <w:t>) die is goedgekeurd door de Belastingdienst of op basis van andere door de Belastingdienst afgegeven waarborgen (zoals een mogelijk toekomstige opdrachtgeversverklaring</w:t>
            </w:r>
            <w:r w:rsidR="00401495">
              <w:t xml:space="preserve">, </w:t>
            </w:r>
            <w:r w:rsidR="00402833">
              <w:t>zelfstandigenverklaring</w:t>
            </w:r>
            <w:r w:rsidR="00401495">
              <w:t xml:space="preserve"> of alternatieven</w:t>
            </w:r>
            <w:r w:rsidR="00AE2F32" w:rsidRPr="00AE2F32">
              <w:t xml:space="preserve">), op grond waarvan deze vooraf heeft geconcludeerd dat er bij het feitelijk handelen conform deze overeenkomst/waarborgen geen sprake is van een (fictieve) dienstbetrekking of schijnzelfstandigheid. </w:t>
            </w:r>
            <w:r>
              <w:t>Opdrachtnemer</w:t>
            </w:r>
            <w:r w:rsidR="00AE2F32" w:rsidRPr="00AE2F32">
              <w:t xml:space="preserve"> spant zich er proactief voor in om - waar nodig tezamen met de </w:t>
            </w:r>
            <w:r w:rsidR="007C7CBA">
              <w:t>Deelnemer</w:t>
            </w:r>
            <w:r w:rsidR="005603FF">
              <w:t xml:space="preserve"> (gedeelde verantwoordelijkheid!)</w:t>
            </w:r>
            <w:r w:rsidR="00AE2F32" w:rsidRPr="00AE2F32">
              <w:t xml:space="preserve"> - te voorkomen dat er mede als gevolg van inzet van de zelfstandig </w:t>
            </w:r>
            <w:r w:rsidR="00401495">
              <w:t xml:space="preserve">professional </w:t>
            </w:r>
            <w:r w:rsidR="00AE2F32" w:rsidRPr="00AE2F32">
              <w:t xml:space="preserve">bij de </w:t>
            </w:r>
            <w:r w:rsidR="007C7CBA">
              <w:t>Deelnemer</w:t>
            </w:r>
            <w:r w:rsidR="00AE2F32" w:rsidRPr="00AE2F32">
              <w:t>, sprake kan zijn van fiscale naheffingen, correctieverplichtingen, ongewenste (fictieve) dienstbetrekking of schijnzelfstandigheid.</w:t>
            </w:r>
          </w:p>
        </w:tc>
      </w:tr>
      <w:tr w:rsidR="00AE2F32" w:rsidRPr="00AE2F32" w14:paraId="0E820D5F" w14:textId="77777777" w:rsidTr="005D1E7D">
        <w:trPr>
          <w:trHeight w:val="591"/>
        </w:trPr>
        <w:tc>
          <w:tcPr>
            <w:tcW w:w="852" w:type="dxa"/>
            <w:shd w:val="clear" w:color="auto" w:fill="auto"/>
            <w:noWrap/>
            <w:hideMark/>
          </w:tcPr>
          <w:p w14:paraId="54FA469B" w14:textId="2C2E75ED" w:rsidR="00AE2F32" w:rsidRPr="00AE2F32" w:rsidRDefault="00AE2F32" w:rsidP="00F244E1">
            <w:r w:rsidRPr="00AE2F32">
              <w:t>A.5</w:t>
            </w:r>
          </w:p>
        </w:tc>
        <w:tc>
          <w:tcPr>
            <w:tcW w:w="9633" w:type="dxa"/>
            <w:hideMark/>
          </w:tcPr>
          <w:p w14:paraId="20739E06" w14:textId="1285BCEC" w:rsidR="00AE2F32" w:rsidRPr="00AE2F32" w:rsidRDefault="00A4553C" w:rsidP="00F244E1">
            <w:r>
              <w:t>Opdrachtnemer</w:t>
            </w:r>
            <w:r w:rsidR="00AE2F32" w:rsidRPr="00AE2F32">
              <w:t xml:space="preserve"> zorgt ervoor dat </w:t>
            </w:r>
            <w:r w:rsidR="007C7CBA">
              <w:t>Deelnemer</w:t>
            </w:r>
            <w:r w:rsidR="00AE2F32" w:rsidRPr="00AE2F32">
              <w:t xml:space="preserve"> (bij initiële inzet, bij het verlopen van een eerder verstrekte versie, en wanneer </w:t>
            </w:r>
            <w:r w:rsidR="007C7CBA">
              <w:t>Deelnemer</w:t>
            </w:r>
            <w:r w:rsidR="00AE2F32" w:rsidRPr="00AE2F32">
              <w:t xml:space="preserve"> daartoe verzoekt) over een kopie beschikt van de documenten zoals bedoeld in eis A.4 dan wel inzicht krijgt in (delen van de) overeenkomst tussen </w:t>
            </w:r>
            <w:r w:rsidR="00DD0EF5">
              <w:t>opdrachtnemer</w:t>
            </w:r>
            <w:r w:rsidR="00AE2F32" w:rsidRPr="00AE2F32">
              <w:t xml:space="preserve"> en de zelfstandige </w:t>
            </w:r>
            <w:r w:rsidR="00401495">
              <w:t>professionals</w:t>
            </w:r>
            <w:r w:rsidR="00401495" w:rsidRPr="00AE2F32">
              <w:t xml:space="preserve"> </w:t>
            </w:r>
            <w:r w:rsidR="00AE2F32" w:rsidRPr="00AE2F32">
              <w:t xml:space="preserve">dan wel andere bewijzen op grond waarvan </w:t>
            </w:r>
            <w:r w:rsidR="007C7CBA">
              <w:t>Deelnemer</w:t>
            </w:r>
            <w:r w:rsidR="00AE2F32" w:rsidRPr="00AE2F32">
              <w:t xml:space="preserve"> kan constateren dat </w:t>
            </w:r>
            <w:r w:rsidR="00DD0EF5">
              <w:t>opdrachtnemer</w:t>
            </w:r>
            <w:r w:rsidR="00AE2F32" w:rsidRPr="00AE2F32">
              <w:t xml:space="preserve"> en de zelfstandig ondernemer het risico op schijnzelfstandigheid, fiscale naheffing, correctieverplichting en/of (fictieve) dienstbetrekking hebben geminimaliseerd. </w:t>
            </w:r>
            <w:r>
              <w:t>Opdrachtnemer</w:t>
            </w:r>
            <w:r w:rsidR="00AE2F32" w:rsidRPr="00AE2F32">
              <w:t xml:space="preserve"> toetst minimaal iedere zes maanden, of de feitelijk aan de opdracht gegeven invulling nog in overeenstemming is met de daarop van toepassing zijnde (delen van de) genoemde overeenkomst, en legt zijn bevindingen schriftelijk vast. </w:t>
            </w:r>
            <w:r>
              <w:t>Opdrachtnemer</w:t>
            </w:r>
            <w:r w:rsidR="00AE2F32" w:rsidRPr="00AE2F32">
              <w:t xml:space="preserve"> signaleert de eventueel geconstateerde afwijkingen tussen de feitelijke invulling en de formele afspraken in de overeenkomst bij de betreffende </w:t>
            </w:r>
            <w:r w:rsidR="007C7CBA">
              <w:t>Deelnemer</w:t>
            </w:r>
            <w:r w:rsidR="00AE2F32" w:rsidRPr="00AE2F32">
              <w:t xml:space="preserve">. Bij het niet verstrekken van een geldige verklaring of deze </w:t>
            </w:r>
            <w:r w:rsidR="00AE2F32" w:rsidRPr="00AE2F32">
              <w:lastRenderedPageBreak/>
              <w:t xml:space="preserve">bewijsmiddelen heeft </w:t>
            </w:r>
            <w:r w:rsidR="007C7CBA">
              <w:t>Deelnemer</w:t>
            </w:r>
            <w:r w:rsidR="00AE2F32" w:rsidRPr="00AE2F32">
              <w:t xml:space="preserve"> het recht de </w:t>
            </w:r>
            <w:r w:rsidR="002F5B78">
              <w:t>N</w:t>
            </w:r>
            <w:r w:rsidR="00AE2F32" w:rsidRPr="00AE2F32">
              <w:t xml:space="preserve">adere </w:t>
            </w:r>
            <w:r w:rsidR="002F5B78">
              <w:t>Overeenkomst</w:t>
            </w:r>
            <w:r w:rsidR="00AE2F32" w:rsidRPr="00AE2F32">
              <w:t xml:space="preserve"> met </w:t>
            </w:r>
            <w:r w:rsidR="00120AD0" w:rsidRPr="00AE2F32">
              <w:t>onmiddellijke</w:t>
            </w:r>
            <w:r w:rsidR="00AE2F32" w:rsidRPr="00AE2F32">
              <w:t xml:space="preserve"> ingang te ontbinden.</w:t>
            </w:r>
          </w:p>
        </w:tc>
      </w:tr>
      <w:tr w:rsidR="00AE2F32" w:rsidRPr="00AE2F32" w14:paraId="2177CEFD" w14:textId="77777777" w:rsidTr="005D1E7D">
        <w:trPr>
          <w:trHeight w:val="674"/>
        </w:trPr>
        <w:tc>
          <w:tcPr>
            <w:tcW w:w="852" w:type="dxa"/>
            <w:shd w:val="clear" w:color="auto" w:fill="auto"/>
            <w:noWrap/>
            <w:hideMark/>
          </w:tcPr>
          <w:p w14:paraId="2E47AA0A" w14:textId="7131F171" w:rsidR="00AE2F32" w:rsidRPr="00AE2F32" w:rsidRDefault="00AE2F32" w:rsidP="00F244E1">
            <w:r w:rsidRPr="00AE2F32">
              <w:lastRenderedPageBreak/>
              <w:t>A.6</w:t>
            </w:r>
          </w:p>
        </w:tc>
        <w:tc>
          <w:tcPr>
            <w:tcW w:w="9633" w:type="dxa"/>
            <w:hideMark/>
          </w:tcPr>
          <w:p w14:paraId="0E5301C6" w14:textId="29818AEB" w:rsidR="00AE2F32" w:rsidRPr="00AE2F32" w:rsidRDefault="00A4553C" w:rsidP="00F244E1">
            <w:r>
              <w:t>Opdrachtnemer</w:t>
            </w:r>
            <w:r w:rsidR="00AE2F32" w:rsidRPr="00AE2F32">
              <w:t xml:space="preserve"> heeft een functionerende klachtenprocedure en verstrekt een afschrift daarvan aan Opdrachtgever en </w:t>
            </w:r>
            <w:r w:rsidR="007C7CBA">
              <w:t>Deelnemer</w:t>
            </w:r>
            <w:r w:rsidR="00AE2F32" w:rsidRPr="00AE2F32">
              <w:t xml:space="preserve"> na gunning en bij eventueel optredende wijzigingen daarvan. De klachtenprocedure wordt opgenomen in het DAP.</w:t>
            </w:r>
          </w:p>
        </w:tc>
      </w:tr>
      <w:tr w:rsidR="00AE2F32" w:rsidRPr="00AE2F32" w14:paraId="645ADBEA" w14:textId="77777777" w:rsidTr="005D1E7D">
        <w:trPr>
          <w:trHeight w:val="706"/>
        </w:trPr>
        <w:tc>
          <w:tcPr>
            <w:tcW w:w="852" w:type="dxa"/>
            <w:shd w:val="clear" w:color="auto" w:fill="auto"/>
            <w:noWrap/>
            <w:hideMark/>
          </w:tcPr>
          <w:p w14:paraId="0C4C9362" w14:textId="24088180" w:rsidR="00AE2F32" w:rsidRPr="00AE2F32" w:rsidRDefault="00AE2F32" w:rsidP="00F244E1">
            <w:r w:rsidRPr="00AE2F32">
              <w:t>A.7</w:t>
            </w:r>
          </w:p>
        </w:tc>
        <w:tc>
          <w:tcPr>
            <w:tcW w:w="9633" w:type="dxa"/>
            <w:hideMark/>
          </w:tcPr>
          <w:p w14:paraId="70BED769" w14:textId="352B131E" w:rsidR="00AE2F32" w:rsidRPr="00AE2F32" w:rsidRDefault="00AE2F32" w:rsidP="00F244E1">
            <w:r w:rsidRPr="00AE2F32">
              <w:t xml:space="preserve">De klachtenprocedure van </w:t>
            </w:r>
            <w:r w:rsidR="00DD0EF5">
              <w:t>opdrachtnemer</w:t>
            </w:r>
            <w:r w:rsidRPr="00AE2F32">
              <w:t xml:space="preserve"> garandeert dat de klager binnen </w:t>
            </w:r>
            <w:r w:rsidR="00E56B2D">
              <w:t>één (</w:t>
            </w:r>
            <w:r w:rsidRPr="00AE2F32">
              <w:t>1</w:t>
            </w:r>
            <w:r w:rsidR="00E56B2D">
              <w:t>)</w:t>
            </w:r>
            <w:r w:rsidRPr="00AE2F32">
              <w:t xml:space="preserve"> werkdag een ontvangstbevestiging van zijn klacht ontvangt. Binnen </w:t>
            </w:r>
            <w:r w:rsidR="00E56B2D">
              <w:t>vijf (</w:t>
            </w:r>
            <w:r w:rsidRPr="00AE2F32">
              <w:t>5</w:t>
            </w:r>
            <w:r w:rsidR="00E56B2D">
              <w:t>)</w:t>
            </w:r>
            <w:r w:rsidRPr="00AE2F32">
              <w:t xml:space="preserve"> werkdagen wordt een klacht afgehandeld en wordt de klager daarover geïnformeerd.</w:t>
            </w:r>
          </w:p>
        </w:tc>
      </w:tr>
      <w:tr w:rsidR="00AE2F32" w:rsidRPr="00AE2F32" w14:paraId="1F163EDE" w14:textId="77777777" w:rsidTr="005D1E7D">
        <w:trPr>
          <w:trHeight w:val="4500"/>
        </w:trPr>
        <w:tc>
          <w:tcPr>
            <w:tcW w:w="852" w:type="dxa"/>
            <w:shd w:val="clear" w:color="auto" w:fill="auto"/>
            <w:noWrap/>
            <w:hideMark/>
          </w:tcPr>
          <w:p w14:paraId="0CB39B1E" w14:textId="7621C8F3" w:rsidR="00AE2F32" w:rsidRPr="00AE2F32" w:rsidRDefault="00AE2F32" w:rsidP="00F244E1">
            <w:r w:rsidRPr="00AE2F32">
              <w:t>A.8</w:t>
            </w:r>
            <w:r w:rsidR="00634EA2">
              <w:t xml:space="preserve"> </w:t>
            </w:r>
          </w:p>
        </w:tc>
        <w:tc>
          <w:tcPr>
            <w:tcW w:w="9633" w:type="dxa"/>
            <w:hideMark/>
          </w:tcPr>
          <w:p w14:paraId="630CB93A" w14:textId="66BE0FA6" w:rsidR="00725B8E" w:rsidRPr="001901F9" w:rsidRDefault="00AE2F32" w:rsidP="00725B8E">
            <w:pPr>
              <w:rPr>
                <w:szCs w:val="18"/>
              </w:rPr>
            </w:pPr>
            <w:r w:rsidRPr="00AE2F32">
              <w:t xml:space="preserve">Een </w:t>
            </w:r>
            <w:r w:rsidR="007C7CBA">
              <w:t>Deelnemer</w:t>
            </w:r>
            <w:r w:rsidRPr="00AE2F32">
              <w:t xml:space="preserve"> is te allen tijde gerechtigd zonder voorafgaande toestemming van </w:t>
            </w:r>
            <w:r w:rsidR="00DD0EF5">
              <w:t>opdrachtnemer</w:t>
            </w:r>
            <w:r w:rsidRPr="00AE2F32">
              <w:t xml:space="preserve"> rechtstreeks een </w:t>
            </w:r>
            <w:r w:rsidR="00401495">
              <w:t>door</w:t>
            </w:r>
            <w:r w:rsidR="00C86ED3">
              <w:t xml:space="preserve"> die opdrachtnemer</w:t>
            </w:r>
            <w:r w:rsidR="00401495">
              <w:t xml:space="preserve"> ter beschikking gestelde </w:t>
            </w:r>
            <w:r w:rsidR="007C7CBA">
              <w:t>ICT-Professional</w:t>
            </w:r>
            <w:r w:rsidRPr="00AE2F32">
              <w:t xml:space="preserve"> </w:t>
            </w:r>
            <w:r w:rsidR="00D85B5B">
              <w:t xml:space="preserve">in ambtelijke dienst van de Staat </w:t>
            </w:r>
            <w:r w:rsidR="00841DA5">
              <w:t>(Defensie</w:t>
            </w:r>
            <w:r w:rsidR="00841DA5" w:rsidRPr="00C5737F">
              <w:rPr>
                <w:highlight w:val="yellow"/>
              </w:rPr>
              <w:t>)</w:t>
            </w:r>
            <w:r w:rsidR="00380DA2" w:rsidRPr="00C5737F">
              <w:rPr>
                <w:highlight w:val="yellow"/>
              </w:rPr>
              <w:t xml:space="preserve"> aan te nemen</w:t>
            </w:r>
            <w:r w:rsidR="00051C63">
              <w:t xml:space="preserve">. Hierbij zal </w:t>
            </w:r>
            <w:r w:rsidR="007C7CBA">
              <w:t>Deelnemer</w:t>
            </w:r>
            <w:r w:rsidR="00051C63">
              <w:t xml:space="preserve"> in beginsel de</w:t>
            </w:r>
            <w:r w:rsidRPr="00AE2F32">
              <w:t xml:space="preserve"> </w:t>
            </w:r>
            <w:r w:rsidR="00051C63">
              <w:t xml:space="preserve">eventueel </w:t>
            </w:r>
            <w:r w:rsidRPr="00AE2F32">
              <w:t xml:space="preserve">nog </w:t>
            </w:r>
            <w:r w:rsidR="00051C63" w:rsidRPr="001901F9">
              <w:t>geldende looptijd van de</w:t>
            </w:r>
            <w:r w:rsidRPr="001901F9">
              <w:t xml:space="preserve"> Nadere </w:t>
            </w:r>
            <w:r w:rsidR="002F5B78" w:rsidRPr="001901F9">
              <w:t>Overeenkomst</w:t>
            </w:r>
            <w:r w:rsidR="00051C63" w:rsidRPr="001901F9">
              <w:t xml:space="preserve"> op basis waarvan deze </w:t>
            </w:r>
            <w:r w:rsidR="007C7CBA">
              <w:t>ICT-Professional</w:t>
            </w:r>
            <w:r w:rsidR="00051C63" w:rsidRPr="001901F9">
              <w:t xml:space="preserve"> is ingezet,</w:t>
            </w:r>
            <w:r w:rsidRPr="001901F9">
              <w:t xml:space="preserve"> </w:t>
            </w:r>
            <w:r w:rsidR="00051C63" w:rsidRPr="001901F9">
              <w:t>respecteren</w:t>
            </w:r>
            <w:r w:rsidRPr="001901F9">
              <w:t xml:space="preserve">. </w:t>
            </w:r>
            <w:r w:rsidR="00725B8E" w:rsidRPr="001901F9">
              <w:rPr>
                <w:szCs w:val="18"/>
              </w:rPr>
              <w:t xml:space="preserve"> Als er echter volgens </w:t>
            </w:r>
            <w:r w:rsidR="007C7CBA">
              <w:rPr>
                <w:szCs w:val="18"/>
              </w:rPr>
              <w:t>Deelnemer</w:t>
            </w:r>
            <w:r w:rsidR="00725B8E" w:rsidRPr="001901F9">
              <w:rPr>
                <w:szCs w:val="18"/>
              </w:rPr>
              <w:t xml:space="preserve"> sprake is van omstandigheden die naar redelijkheid en billijkheid een tussentijdse beëindiging (gedurende de initiële of verlengde inhuurperiode) met het oog op verambtelijking rechtvaardigen, geldt het volgende: </w:t>
            </w:r>
            <w:r w:rsidR="00725B8E" w:rsidRPr="001901F9">
              <w:rPr>
                <w:szCs w:val="18"/>
              </w:rPr>
              <w:br/>
              <w:t xml:space="preserve">(a) Als de </w:t>
            </w:r>
            <w:r w:rsidR="007C7CBA">
              <w:rPr>
                <w:szCs w:val="18"/>
              </w:rPr>
              <w:t>ICT-Professional</w:t>
            </w:r>
            <w:r w:rsidR="00725B8E" w:rsidRPr="001901F9">
              <w:rPr>
                <w:szCs w:val="18"/>
              </w:rPr>
              <w:t xml:space="preserve"> op basis van de Nadere Overeenkomst minder dan twaalf (12) maanden is ingezet bij </w:t>
            </w:r>
            <w:r w:rsidR="007C7CBA">
              <w:rPr>
                <w:szCs w:val="18"/>
              </w:rPr>
              <w:t>Deelnemer</w:t>
            </w:r>
            <w:r w:rsidR="00725B8E" w:rsidRPr="001901F9">
              <w:rPr>
                <w:szCs w:val="18"/>
              </w:rPr>
              <w:t xml:space="preserve">, motiveert </w:t>
            </w:r>
            <w:r w:rsidR="007C7CBA">
              <w:rPr>
                <w:szCs w:val="18"/>
              </w:rPr>
              <w:t>Deelnemer</w:t>
            </w:r>
            <w:r w:rsidR="00725B8E" w:rsidRPr="001901F9">
              <w:rPr>
                <w:szCs w:val="18"/>
              </w:rPr>
              <w:t xml:space="preserve"> de reden van tussentijdse beëindiging aan </w:t>
            </w:r>
            <w:r w:rsidR="00AE463D">
              <w:rPr>
                <w:szCs w:val="18"/>
              </w:rPr>
              <w:t>o</w:t>
            </w:r>
            <w:r w:rsidR="00725B8E" w:rsidRPr="001901F9">
              <w:rPr>
                <w:szCs w:val="18"/>
              </w:rPr>
              <w:t xml:space="preserve">pdrachtnemer, pleegt hij overleg met </w:t>
            </w:r>
            <w:r w:rsidR="00AE463D">
              <w:rPr>
                <w:szCs w:val="18"/>
              </w:rPr>
              <w:t>o</w:t>
            </w:r>
            <w:r w:rsidR="00725B8E" w:rsidRPr="001901F9">
              <w:rPr>
                <w:szCs w:val="18"/>
              </w:rPr>
              <w:t>pdrachtnemer en houdt hij rekening met diens zwaarwegende belangen. Afweging van wederzijdse belangen leidt tot het hanteren van een opzegtermijn van twee (2) maanden of langer, dan wel het alsnog respecteren van de nog geldende looptijd van de Nadere Overeenkomst;</w:t>
            </w:r>
          </w:p>
          <w:p w14:paraId="7079800F" w14:textId="43F6DA34" w:rsidR="00051C63" w:rsidRPr="001901F9" w:rsidRDefault="00725B8E" w:rsidP="00725B8E">
            <w:r w:rsidRPr="001901F9">
              <w:rPr>
                <w:szCs w:val="18"/>
              </w:rPr>
              <w:t xml:space="preserve">(b) Als de </w:t>
            </w:r>
            <w:r w:rsidR="007C7CBA">
              <w:rPr>
                <w:szCs w:val="18"/>
              </w:rPr>
              <w:t>ICT-Professional</w:t>
            </w:r>
            <w:r w:rsidRPr="001901F9">
              <w:rPr>
                <w:szCs w:val="18"/>
              </w:rPr>
              <w:t xml:space="preserve"> op basis van de Nadere Overeenkomst twaalf (12) maanden of langer is ingezet bij </w:t>
            </w:r>
            <w:r w:rsidR="007C7CBA">
              <w:rPr>
                <w:szCs w:val="18"/>
              </w:rPr>
              <w:t>Deelnemer</w:t>
            </w:r>
            <w:r w:rsidRPr="001901F9">
              <w:rPr>
                <w:szCs w:val="18"/>
              </w:rPr>
              <w:t xml:space="preserve">, motiveert </w:t>
            </w:r>
            <w:r w:rsidR="007C7CBA">
              <w:rPr>
                <w:szCs w:val="18"/>
              </w:rPr>
              <w:t>Deelnemer</w:t>
            </w:r>
            <w:r w:rsidRPr="001901F9">
              <w:rPr>
                <w:szCs w:val="18"/>
              </w:rPr>
              <w:t xml:space="preserve"> de reden van tussentijdse beëindiging aan </w:t>
            </w:r>
            <w:r w:rsidR="00AE463D">
              <w:rPr>
                <w:szCs w:val="18"/>
              </w:rPr>
              <w:t>o</w:t>
            </w:r>
            <w:r w:rsidRPr="001901F9">
              <w:rPr>
                <w:szCs w:val="18"/>
              </w:rPr>
              <w:t>pdrachtnemer doch geldt dat de verambtelijking zonder beperking en enig recht op vergoeding kan plaatvinden na een inzetperiode van twaalf (12) maanden door middel van een tussentijdse opzegging van de Nadere Overeenkomst met inachtneming van een opzegtermijn van twee (2) maanden of langer.</w:t>
            </w:r>
          </w:p>
          <w:p w14:paraId="61529215" w14:textId="121E4989" w:rsidR="00FD6F9C" w:rsidRDefault="00AE2F32" w:rsidP="00F244E1">
            <w:r w:rsidRPr="001901F9">
              <w:t xml:space="preserve">Opdrachtgever, </w:t>
            </w:r>
            <w:r w:rsidR="007C7CBA">
              <w:t>Deelnemer</w:t>
            </w:r>
            <w:r w:rsidRPr="001901F9">
              <w:t xml:space="preserve"> en </w:t>
            </w:r>
            <w:r w:rsidR="007C7CBA">
              <w:t>ICT-Professional</w:t>
            </w:r>
            <w:r w:rsidRPr="001901F9">
              <w:t xml:space="preserve"> zijn gevrijwaard van eventuele aanspraken, bijvoorbeeld concurrentiebeding</w:t>
            </w:r>
            <w:r w:rsidR="00BC2E38" w:rsidRPr="001901F9">
              <w:t>- en/of relatiebeding</w:t>
            </w:r>
            <w:r w:rsidRPr="001901F9">
              <w:t xml:space="preserve">, tussen </w:t>
            </w:r>
            <w:r w:rsidR="00DD0EF5" w:rsidRPr="001901F9">
              <w:t>opdrachtnemer</w:t>
            </w:r>
            <w:r w:rsidRPr="001901F9">
              <w:t xml:space="preserve"> en </w:t>
            </w:r>
            <w:r w:rsidR="007C7CBA">
              <w:t>ICT-Professional</w:t>
            </w:r>
            <w:r w:rsidRPr="00AE2F32">
              <w:t>, behoudens een eventuele overeengekomen opzegtermijn</w:t>
            </w:r>
            <w:r w:rsidR="008B26F9">
              <w:t xml:space="preserve"> voor het beëindigen van de arbeidsovereenkomst</w:t>
            </w:r>
            <w:r w:rsidRPr="00AE2F32">
              <w:t xml:space="preserve">. </w:t>
            </w:r>
            <w:r w:rsidRPr="00AE2F32">
              <w:br/>
            </w:r>
            <w:r w:rsidR="007C7CBA">
              <w:t>Deelnemer</w:t>
            </w:r>
            <w:r w:rsidRPr="00AE2F32">
              <w:t xml:space="preserve"> wijst hierbij in het bijzonder op het belemmeringsverbod zoals </w:t>
            </w:r>
          </w:p>
          <w:p w14:paraId="37BB14B5" w14:textId="0CF87D36" w:rsidR="008B26F9" w:rsidRPr="00AE2F32" w:rsidRDefault="00AE2F32" w:rsidP="00051C63">
            <w:r w:rsidRPr="00AE2F32">
              <w:t>opgenomen in artikel 9a lid 1 Wet allocatie arbeidskrachten door intermediairs (</w:t>
            </w:r>
            <w:proofErr w:type="spellStart"/>
            <w:r w:rsidRPr="00AE2F32">
              <w:t>Waadi</w:t>
            </w:r>
            <w:proofErr w:type="spellEnd"/>
            <w:r w:rsidRPr="00AE2F32">
              <w:t>), op artikel 7:653 Burgerlijk Wetboek en de Wet werk en zekerheid (</w:t>
            </w:r>
            <w:proofErr w:type="spellStart"/>
            <w:r w:rsidRPr="00AE2F32">
              <w:t>Wwz</w:t>
            </w:r>
            <w:proofErr w:type="spellEnd"/>
            <w:r w:rsidRPr="00AE2F32">
              <w:t>) waarin is gesteld dat een overeengekomen concurrentiebeding in een arbeidsovereenkomst voor bepaalde tijd niet rechtsgeldig is (tenzij het noodzakelijk is vanwege zwaarwegend bedrijfs- of dienstbelang), alsmede een mogelijke strijdigheid van een concurrentiebeding voor ondernemingen op gro</w:t>
            </w:r>
            <w:r w:rsidR="00FD6F9C">
              <w:t>nd van de Mededingingswet (</w:t>
            </w:r>
            <w:proofErr w:type="spellStart"/>
            <w:r w:rsidR="00FD6F9C">
              <w:t>Mw</w:t>
            </w:r>
            <w:proofErr w:type="spellEnd"/>
            <w:r w:rsidR="00FD6F9C">
              <w:t>).</w:t>
            </w:r>
          </w:p>
        </w:tc>
      </w:tr>
      <w:tr w:rsidR="00AE2F32" w:rsidRPr="00AE2F32" w14:paraId="6E148303" w14:textId="77777777" w:rsidTr="005D1E7D">
        <w:trPr>
          <w:trHeight w:val="1020"/>
        </w:trPr>
        <w:tc>
          <w:tcPr>
            <w:tcW w:w="852" w:type="dxa"/>
            <w:shd w:val="clear" w:color="auto" w:fill="auto"/>
            <w:noWrap/>
            <w:hideMark/>
          </w:tcPr>
          <w:p w14:paraId="33769FB1" w14:textId="521F325D" w:rsidR="00AE2F32" w:rsidRPr="00AE2F32" w:rsidRDefault="00AE2F32" w:rsidP="00F244E1">
            <w:r w:rsidRPr="00AE2F32">
              <w:t>A.9</w:t>
            </w:r>
          </w:p>
        </w:tc>
        <w:tc>
          <w:tcPr>
            <w:tcW w:w="9633" w:type="dxa"/>
            <w:hideMark/>
          </w:tcPr>
          <w:p w14:paraId="1B540401" w14:textId="110C83B2" w:rsidR="005B11B2" w:rsidRDefault="005B11B2" w:rsidP="005B11B2">
            <w:r>
              <w:t xml:space="preserve">Bij beoogde verambtelijking van een ingezette </w:t>
            </w:r>
            <w:r w:rsidR="007C7CBA">
              <w:t>ICT-Professional</w:t>
            </w:r>
            <w:r>
              <w:t xml:space="preserve"> en bij het aanbieden van </w:t>
            </w:r>
            <w:r w:rsidR="007C7CBA">
              <w:t>Kandida</w:t>
            </w:r>
            <w:r w:rsidR="00BF3005">
              <w:t>ten</w:t>
            </w:r>
            <w:r>
              <w:t xml:space="preserve"> voor </w:t>
            </w:r>
            <w:proofErr w:type="spellStart"/>
            <w:r w:rsidR="00095D38">
              <w:t>Verambtelijkings</w:t>
            </w:r>
            <w:r w:rsidR="007C7CBA">
              <w:t>Aanvra</w:t>
            </w:r>
            <w:r w:rsidR="00095D38">
              <w:t>gen</w:t>
            </w:r>
            <w:proofErr w:type="spellEnd"/>
            <w:r w:rsidR="008C409B">
              <w:t xml:space="preserve"> (</w:t>
            </w:r>
            <w:r w:rsidR="00095D38">
              <w:t xml:space="preserve">zie Eis AP.1) </w:t>
            </w:r>
            <w:r>
              <w:t xml:space="preserve">geeft </w:t>
            </w:r>
            <w:r w:rsidR="00DD0EF5">
              <w:t>opdrachtnemer</w:t>
            </w:r>
            <w:r>
              <w:t xml:space="preserve"> aan </w:t>
            </w:r>
            <w:r w:rsidR="007C7CBA">
              <w:t>Deelnemer</w:t>
            </w:r>
            <w:r>
              <w:t xml:space="preserve"> inzicht in het relevante arbeidsverleden van de betreffende </w:t>
            </w:r>
            <w:r w:rsidR="007C7CBA">
              <w:t>Kandida</w:t>
            </w:r>
            <w:r w:rsidR="00BF3005">
              <w:t>at</w:t>
            </w:r>
            <w:r>
              <w:t>/</w:t>
            </w:r>
            <w:r w:rsidR="007C7CBA">
              <w:t>ICT-Professional</w:t>
            </w:r>
            <w:r>
              <w:t xml:space="preserve">, alsmede de consequenties hiervan voor </w:t>
            </w:r>
            <w:r w:rsidR="007C7CBA">
              <w:t>Deelnemer</w:t>
            </w:r>
            <w:r>
              <w:t xml:space="preserve"> in het kader van opvolgend werkgeverschap. Opdrachtnemer stelt zich hierin proactief en behulpzaam op.</w:t>
            </w:r>
          </w:p>
          <w:p w14:paraId="4EC3CAF6" w14:textId="76A7B477" w:rsidR="005B11B2" w:rsidRDefault="005B11B2" w:rsidP="005B11B2"/>
          <w:p w14:paraId="68D9295B" w14:textId="6E2FA086" w:rsidR="00AE2F32" w:rsidRPr="00AE2F32" w:rsidRDefault="005B11B2" w:rsidP="005B11B2">
            <w:r>
              <w:t xml:space="preserve">Een </w:t>
            </w:r>
            <w:r w:rsidR="007C7CBA">
              <w:t>ICT-Professional</w:t>
            </w:r>
            <w:r>
              <w:t xml:space="preserve"> die bij </w:t>
            </w:r>
            <w:r w:rsidR="007C7CBA">
              <w:t>Deelnemer</w:t>
            </w:r>
            <w:r>
              <w:t xml:space="preserve"> is ingezet op een opdracht na </w:t>
            </w:r>
            <w:proofErr w:type="spellStart"/>
            <w:r w:rsidR="008C409B">
              <w:t>V</w:t>
            </w:r>
            <w:r>
              <w:t>erambtelijkings</w:t>
            </w:r>
            <w:r w:rsidR="007C7CBA">
              <w:t>Aanvra</w:t>
            </w:r>
            <w:r>
              <w:t>ag</w:t>
            </w:r>
            <w:proofErr w:type="spellEnd"/>
            <w:r>
              <w:t>, kan hieraan niet het recht no</w:t>
            </w:r>
            <w:r w:rsidR="00952D88">
              <w:t>ch</w:t>
            </w:r>
            <w:r>
              <w:t xml:space="preserve"> de plicht ontlenen dat hij na beëindiging van deze opdracht per definitie een arbeidsovereenkomst bij </w:t>
            </w:r>
            <w:r w:rsidR="007C7CBA">
              <w:t>Deelnemer</w:t>
            </w:r>
            <w:r>
              <w:t xml:space="preserve"> zal sluiten. Als </w:t>
            </w:r>
            <w:r w:rsidR="007C7CBA">
              <w:t>Deelnemer</w:t>
            </w:r>
            <w:r>
              <w:t xml:space="preserve"> een opdracht </w:t>
            </w:r>
            <w:r w:rsidR="008C409B">
              <w:t xml:space="preserve">na </w:t>
            </w:r>
            <w:proofErr w:type="spellStart"/>
            <w:r w:rsidR="008C409B">
              <w:t>Verambtelijkings</w:t>
            </w:r>
            <w:r w:rsidR="007C7CBA">
              <w:t>Aanvra</w:t>
            </w:r>
            <w:r w:rsidR="008C409B">
              <w:t>ag</w:t>
            </w:r>
            <w:proofErr w:type="spellEnd"/>
            <w:r w:rsidR="008C409B">
              <w:t xml:space="preserve"> </w:t>
            </w:r>
            <w:r>
              <w:t xml:space="preserve">verstrekt, kan hier alleen uit opgemaakt worden dat de </w:t>
            </w:r>
            <w:r w:rsidR="007C7CBA">
              <w:t>Deelnemer</w:t>
            </w:r>
            <w:r>
              <w:t xml:space="preserve"> ten tijde van deze opdrachtverstrekking de intentie heeft en mogelijkheid ziet om bij wederzijds welbevinden (van zowel de </w:t>
            </w:r>
            <w:r w:rsidR="007C7CBA">
              <w:t>Kandida</w:t>
            </w:r>
            <w:r w:rsidR="00BF3005">
              <w:t>at</w:t>
            </w:r>
            <w:r>
              <w:t xml:space="preserve"> als de </w:t>
            </w:r>
            <w:r w:rsidR="007C7CBA">
              <w:t>Deelnemer</w:t>
            </w:r>
            <w:r>
              <w:t xml:space="preserve">), met de betreffende </w:t>
            </w:r>
            <w:r w:rsidR="007C7CBA">
              <w:t>Kandida</w:t>
            </w:r>
            <w:r w:rsidR="00BF3005">
              <w:t>at</w:t>
            </w:r>
            <w:r>
              <w:t xml:space="preserve"> na beëindiging van deze opdracht een arbeidsovereenkomst te sluiten.</w:t>
            </w:r>
          </w:p>
        </w:tc>
      </w:tr>
      <w:tr w:rsidR="00AE2F32" w:rsidRPr="00AE2F32" w14:paraId="13634EB8" w14:textId="77777777" w:rsidTr="005D1E7D">
        <w:trPr>
          <w:trHeight w:val="684"/>
        </w:trPr>
        <w:tc>
          <w:tcPr>
            <w:tcW w:w="852" w:type="dxa"/>
            <w:shd w:val="clear" w:color="auto" w:fill="auto"/>
            <w:noWrap/>
            <w:hideMark/>
          </w:tcPr>
          <w:p w14:paraId="23F30D11" w14:textId="0347CFD6" w:rsidR="00AE2F32" w:rsidRPr="00AE2F32" w:rsidRDefault="00AE2F32" w:rsidP="00F244E1">
            <w:r w:rsidRPr="00AE2F32">
              <w:t>A.10</w:t>
            </w:r>
          </w:p>
        </w:tc>
        <w:tc>
          <w:tcPr>
            <w:tcW w:w="9633" w:type="dxa"/>
            <w:hideMark/>
          </w:tcPr>
          <w:p w14:paraId="3E490C22" w14:textId="0525B6BE" w:rsidR="00AE2F32" w:rsidRPr="00AE2F32" w:rsidRDefault="007C7CBA" w:rsidP="00F244E1">
            <w:r>
              <w:t>Deelnemer</w:t>
            </w:r>
            <w:r w:rsidR="00AE2F32" w:rsidRPr="00AE2F32">
              <w:t xml:space="preserve"> heeft steeds het recht, om </w:t>
            </w:r>
            <w:r w:rsidR="00DD0EF5">
              <w:t>opdrachtnemer</w:t>
            </w:r>
            <w:r w:rsidR="00AE2F32" w:rsidRPr="00AE2F32">
              <w:t xml:space="preserve"> voor de inzet van een </w:t>
            </w:r>
            <w:r>
              <w:t>ICT-Professional</w:t>
            </w:r>
            <w:r w:rsidR="00AE2F32" w:rsidRPr="00AE2F32">
              <w:t xml:space="preserve"> bij bijvoorbeeld langdurige ziekte of vakantie, om vervanging te verzoeken. Als de gevraagde vervanging uitblijft en voortzetting van de opdracht door </w:t>
            </w:r>
            <w:r>
              <w:t>Deelnemer</w:t>
            </w:r>
            <w:r w:rsidR="00AE2F32" w:rsidRPr="00AE2F32">
              <w:t xml:space="preserve"> verlangd is, wordt de desbetreffende opdracht opnieuw in minicompetitie uitgezet.</w:t>
            </w:r>
          </w:p>
        </w:tc>
      </w:tr>
      <w:tr w:rsidR="00AE2F32" w:rsidRPr="00AE2F32" w14:paraId="21AD3BFB" w14:textId="77777777" w:rsidTr="005D1E7D">
        <w:trPr>
          <w:trHeight w:val="783"/>
        </w:trPr>
        <w:tc>
          <w:tcPr>
            <w:tcW w:w="852" w:type="dxa"/>
            <w:shd w:val="clear" w:color="auto" w:fill="auto"/>
            <w:noWrap/>
            <w:hideMark/>
          </w:tcPr>
          <w:p w14:paraId="63CF9E91" w14:textId="74FCE7BB" w:rsidR="00AE2F32" w:rsidRPr="00AE2F32" w:rsidRDefault="00AE2F32" w:rsidP="00F244E1">
            <w:r w:rsidRPr="00AE2F32">
              <w:lastRenderedPageBreak/>
              <w:t>A.11</w:t>
            </w:r>
          </w:p>
        </w:tc>
        <w:tc>
          <w:tcPr>
            <w:tcW w:w="9633" w:type="dxa"/>
            <w:hideMark/>
          </w:tcPr>
          <w:p w14:paraId="2F030395" w14:textId="0B7CE178" w:rsidR="00AE2F32" w:rsidRPr="00AE2F32" w:rsidRDefault="00A4553C" w:rsidP="00F244E1">
            <w:r>
              <w:t>Opdrachtnemer</w:t>
            </w:r>
            <w:r w:rsidR="00AE2F32" w:rsidRPr="00AE2F32">
              <w:t xml:space="preserve"> garandeert, waar van toepassing, een betalingstermijn jegens onderaannemers van maximaal 30 kalenderdagen, vanaf het moment waarop </w:t>
            </w:r>
            <w:r w:rsidR="00DD0EF5">
              <w:t>opdrachtnemer</w:t>
            </w:r>
            <w:r w:rsidR="00AE2F32" w:rsidRPr="00AE2F32">
              <w:t xml:space="preserve"> een door </w:t>
            </w:r>
            <w:r w:rsidR="007C7CBA">
              <w:t>Deelnemer</w:t>
            </w:r>
            <w:r w:rsidR="00AE2F32" w:rsidRPr="00AE2F32">
              <w:t xml:space="preserve"> geaccordeerde urenstaat of prestatieverklaring heeft ontvangen.</w:t>
            </w:r>
          </w:p>
        </w:tc>
      </w:tr>
      <w:tr w:rsidR="00AE2F32" w:rsidRPr="00AE2F32" w14:paraId="4913BC1D" w14:textId="77777777" w:rsidTr="0033407C">
        <w:trPr>
          <w:trHeight w:val="292"/>
        </w:trPr>
        <w:tc>
          <w:tcPr>
            <w:tcW w:w="852" w:type="dxa"/>
            <w:shd w:val="clear" w:color="auto" w:fill="auto"/>
            <w:noWrap/>
          </w:tcPr>
          <w:p w14:paraId="0DE2BF4A" w14:textId="03BDBF33" w:rsidR="00AE2F32" w:rsidRPr="00AE2F32" w:rsidRDefault="00EE668C" w:rsidP="00F244E1">
            <w:r>
              <w:t>A.12</w:t>
            </w:r>
          </w:p>
        </w:tc>
        <w:tc>
          <w:tcPr>
            <w:tcW w:w="9633" w:type="dxa"/>
          </w:tcPr>
          <w:p w14:paraId="4ED128B6" w14:textId="21EF6347" w:rsidR="00AE2F32" w:rsidRPr="00AE2F32" w:rsidRDefault="0071017E" w:rsidP="00F244E1">
            <w:r>
              <w:t>Vervallen.</w:t>
            </w:r>
          </w:p>
        </w:tc>
      </w:tr>
      <w:tr w:rsidR="00AE2F32" w:rsidRPr="00AE2F32" w14:paraId="00E631EF" w14:textId="77777777" w:rsidTr="005D1E7D">
        <w:trPr>
          <w:trHeight w:val="1965"/>
        </w:trPr>
        <w:tc>
          <w:tcPr>
            <w:tcW w:w="852" w:type="dxa"/>
            <w:shd w:val="clear" w:color="auto" w:fill="auto"/>
            <w:noWrap/>
            <w:hideMark/>
          </w:tcPr>
          <w:p w14:paraId="152470E4" w14:textId="30D9B61A" w:rsidR="00AE2F32" w:rsidRPr="00AE2F32" w:rsidRDefault="00AE2F32" w:rsidP="00F244E1">
            <w:r w:rsidRPr="00AE2F32">
              <w:t>A.13</w:t>
            </w:r>
          </w:p>
        </w:tc>
        <w:tc>
          <w:tcPr>
            <w:tcW w:w="9633" w:type="dxa"/>
            <w:hideMark/>
          </w:tcPr>
          <w:p w14:paraId="320B91D4" w14:textId="4288FFC3" w:rsidR="00AE2F32" w:rsidRPr="00AE2F32" w:rsidRDefault="00A4553C" w:rsidP="00F244E1">
            <w:r>
              <w:t>Opdrachtnemer</w:t>
            </w:r>
            <w:r w:rsidR="00AE2F32" w:rsidRPr="00AE2F32">
              <w:t xml:space="preserve"> stelt voor iedere </w:t>
            </w:r>
            <w:r w:rsidR="007C7CBA">
              <w:t>Kandida</w:t>
            </w:r>
            <w:r w:rsidR="00AE2F32" w:rsidRPr="00AE2F32">
              <w:t xml:space="preserve">at voorafgaand aan het aanbieden van de </w:t>
            </w:r>
            <w:r w:rsidR="007C7CBA">
              <w:t>Kandida</w:t>
            </w:r>
            <w:r w:rsidR="00AE2F32" w:rsidRPr="00AE2F32">
              <w:t xml:space="preserve">at aan </w:t>
            </w:r>
            <w:r w:rsidR="007C7CBA">
              <w:t>Deelnemer</w:t>
            </w:r>
            <w:r w:rsidR="00AE2F32" w:rsidRPr="00AE2F32">
              <w:t xml:space="preserve">, de identiteit vast – ook op het aspect van persoonsverwisseling – aan de hand van een geldig authentiek identiteitsbewijs. Indien van toepassing moet de </w:t>
            </w:r>
            <w:r w:rsidR="007C7CBA">
              <w:t>Kandida</w:t>
            </w:r>
            <w:r w:rsidR="00AE2F32" w:rsidRPr="00AE2F32">
              <w:t xml:space="preserve">at ook kunnen aantonen dat hij over een geldige verblijfs- of tewerkstellingsvergunning beschikt. </w:t>
            </w:r>
            <w:r>
              <w:t>Opdrachtnemer</w:t>
            </w:r>
            <w:r w:rsidR="00AE2F32" w:rsidRPr="00AE2F32">
              <w:t xml:space="preserve"> draagt er zorg voor dat alle overige wettelijke voorwaarden, vereisten en formaliteiten, waaronder in ieder geval die ingevolge de Wet </w:t>
            </w:r>
            <w:r w:rsidR="001B7359">
              <w:t>a</w:t>
            </w:r>
            <w:r w:rsidR="00AE2F32" w:rsidRPr="00AE2F32">
              <w:t xml:space="preserve">rbeid </w:t>
            </w:r>
            <w:r w:rsidR="001B7359">
              <w:t>v</w:t>
            </w:r>
            <w:r w:rsidR="00AE2F32" w:rsidRPr="00AE2F32">
              <w:t xml:space="preserve">reemdelingen en de Wet op de </w:t>
            </w:r>
            <w:r w:rsidR="00495B45">
              <w:t>i</w:t>
            </w:r>
            <w:r w:rsidR="00AE2F32" w:rsidRPr="00AE2F32">
              <w:t xml:space="preserve">dentificatieplicht, zijn vervuld voordat een ingehuurde </w:t>
            </w:r>
            <w:r w:rsidR="007C7CBA">
              <w:t>ICT-Professional</w:t>
            </w:r>
            <w:r w:rsidR="00AE2F32" w:rsidRPr="00AE2F32">
              <w:t xml:space="preserve"> zijn werkzaamheden bij </w:t>
            </w:r>
            <w:r w:rsidR="007C7CBA">
              <w:t>Deelnemer</w:t>
            </w:r>
            <w:r w:rsidR="00AE2F32" w:rsidRPr="00AE2F32">
              <w:t xml:space="preserve"> begint. </w:t>
            </w:r>
            <w:r w:rsidR="001B7359">
              <w:t>Een</w:t>
            </w:r>
            <w:r w:rsidR="00AE2F32" w:rsidRPr="00AE2F32">
              <w:t xml:space="preserve"> </w:t>
            </w:r>
            <w:r w:rsidR="007C7CBA">
              <w:t>Kandida</w:t>
            </w:r>
            <w:r w:rsidR="00AE2F32" w:rsidRPr="00AE2F32">
              <w:t xml:space="preserve">at en </w:t>
            </w:r>
            <w:r w:rsidR="001B7359">
              <w:t>een</w:t>
            </w:r>
            <w:r w:rsidR="00AE2F32" w:rsidRPr="00AE2F32">
              <w:t xml:space="preserve"> bij </w:t>
            </w:r>
            <w:r w:rsidR="007C7CBA">
              <w:t>Deelnemer</w:t>
            </w:r>
            <w:r w:rsidR="00AE2F32" w:rsidRPr="00AE2F32">
              <w:t xml:space="preserve"> ingezette </w:t>
            </w:r>
            <w:r w:rsidR="007C7CBA">
              <w:t>ICT-Professional</w:t>
            </w:r>
            <w:r w:rsidR="00AE2F32" w:rsidRPr="00AE2F32">
              <w:t xml:space="preserve"> moeten zichzelf op verzoek van de </w:t>
            </w:r>
            <w:r w:rsidR="007C7CBA">
              <w:t>Deelnemer</w:t>
            </w:r>
            <w:r w:rsidR="00AE2F32" w:rsidRPr="00AE2F32">
              <w:t xml:space="preserve"> kunnen identificeren. </w:t>
            </w:r>
          </w:p>
        </w:tc>
      </w:tr>
      <w:tr w:rsidR="00AE2F32" w:rsidRPr="00AE2F32" w14:paraId="1A4C7439" w14:textId="77777777" w:rsidTr="005D1E7D">
        <w:trPr>
          <w:trHeight w:val="1824"/>
        </w:trPr>
        <w:tc>
          <w:tcPr>
            <w:tcW w:w="852" w:type="dxa"/>
            <w:shd w:val="clear" w:color="auto" w:fill="auto"/>
            <w:noWrap/>
            <w:hideMark/>
          </w:tcPr>
          <w:p w14:paraId="1A164EFB" w14:textId="2B2BD3B2" w:rsidR="00AE2F32" w:rsidRPr="00AE2F32" w:rsidRDefault="00AE2F32" w:rsidP="00F244E1">
            <w:r w:rsidRPr="00AE2F32">
              <w:t>A.14</w:t>
            </w:r>
          </w:p>
        </w:tc>
        <w:tc>
          <w:tcPr>
            <w:tcW w:w="9633" w:type="dxa"/>
            <w:hideMark/>
          </w:tcPr>
          <w:p w14:paraId="64E0ACA7" w14:textId="2018190F" w:rsidR="00AE2F32" w:rsidRPr="00AE2F32" w:rsidRDefault="00AE2F32" w:rsidP="00F244E1">
            <w:r w:rsidRPr="00AE2F32">
              <w:t xml:space="preserve">Opdrachtgever kan ten aanzien van de in te zetten -, of ingezette </w:t>
            </w:r>
            <w:r w:rsidR="007C7CBA">
              <w:t>ICT-Professional</w:t>
            </w:r>
            <w:r w:rsidRPr="00AE2F32">
              <w:t xml:space="preserve"> een </w:t>
            </w:r>
            <w:r w:rsidR="001C2941">
              <w:t>Verklaring omtrent gedrag voor natuurlijke personen (</w:t>
            </w:r>
            <w:r w:rsidRPr="00AE2F32">
              <w:t>VOG NP</w:t>
            </w:r>
            <w:r w:rsidR="001C2941">
              <w:t>)</w:t>
            </w:r>
            <w:r w:rsidRPr="00AE2F32">
              <w:t xml:space="preserve"> verlangen of (doen) </w:t>
            </w:r>
            <w:r w:rsidR="001B7359">
              <w:t>a</w:t>
            </w:r>
            <w:r w:rsidRPr="00AE2F32">
              <w:t xml:space="preserve">anvragen. Bij een in te zetten of ingezette </w:t>
            </w:r>
            <w:r w:rsidR="007C7CBA">
              <w:t>ICT-Professional</w:t>
            </w:r>
            <w:r w:rsidRPr="00AE2F32">
              <w:t xml:space="preserve"> met buitenlandse nationaliteit kan </w:t>
            </w:r>
            <w:r w:rsidR="007C7CBA">
              <w:t>Deelnemer</w:t>
            </w:r>
            <w:r w:rsidRPr="00AE2F32">
              <w:t xml:space="preserve"> gelijkwaardige alternatieve verklaringen uit het land van herkomst van deze </w:t>
            </w:r>
            <w:r w:rsidR="007C7CBA">
              <w:t>ICT-Professional</w:t>
            </w:r>
            <w:r w:rsidRPr="00AE2F32">
              <w:t xml:space="preserve"> verlangen. </w:t>
            </w:r>
            <w:r w:rsidR="00A4553C">
              <w:t>Opdrachtnemer</w:t>
            </w:r>
            <w:r w:rsidRPr="00AE2F32">
              <w:t xml:space="preserve"> verleent daaraan zijn medewerking. Een VOG NP is beschikbaar voordat de </w:t>
            </w:r>
            <w:r w:rsidR="007C7CBA">
              <w:t>ICT-Professional</w:t>
            </w:r>
            <w:r w:rsidRPr="00AE2F32">
              <w:t xml:space="preserve"> bij de </w:t>
            </w:r>
            <w:r w:rsidR="007C7CBA">
              <w:t>Deelnemer</w:t>
            </w:r>
            <w:r w:rsidRPr="00AE2F32">
              <w:t xml:space="preserve"> de werkzaamheden start, tenzij een </w:t>
            </w:r>
            <w:r w:rsidR="007C7CBA">
              <w:t>Deelnemer</w:t>
            </w:r>
            <w:r w:rsidRPr="00AE2F32">
              <w:t xml:space="preserve"> in de Aanvraag expliciet heeft aangegeven dat uitgestelde aanlevering is toegestaan. Bij het ontbreken van een geldige VOG NP mag </w:t>
            </w:r>
            <w:r w:rsidR="007C7CBA">
              <w:t>Deelnemer</w:t>
            </w:r>
            <w:r w:rsidRPr="00AE2F32">
              <w:t xml:space="preserve"> de inzet van de </w:t>
            </w:r>
            <w:r w:rsidR="007C7CBA">
              <w:t>ICT-Professional</w:t>
            </w:r>
            <w:r w:rsidRPr="00AE2F32">
              <w:t xml:space="preserve"> weigeren, opschorten of met onmiddellijke ingang beëindigen.</w:t>
            </w:r>
            <w:r w:rsidR="00C27888">
              <w:t xml:space="preserve"> </w:t>
            </w:r>
          </w:p>
        </w:tc>
      </w:tr>
      <w:tr w:rsidR="00AE2F32" w:rsidRPr="00AE2F32" w14:paraId="43585605" w14:textId="77777777" w:rsidTr="005D1E7D">
        <w:trPr>
          <w:trHeight w:val="1368"/>
        </w:trPr>
        <w:tc>
          <w:tcPr>
            <w:tcW w:w="852" w:type="dxa"/>
            <w:shd w:val="clear" w:color="auto" w:fill="auto"/>
            <w:noWrap/>
            <w:hideMark/>
          </w:tcPr>
          <w:p w14:paraId="02137FEF" w14:textId="4B651BBF" w:rsidR="00AE2F32" w:rsidRPr="00AE2F32" w:rsidRDefault="00AE2F32" w:rsidP="00F244E1">
            <w:r w:rsidRPr="00AE2F32">
              <w:t>A.15</w:t>
            </w:r>
          </w:p>
        </w:tc>
        <w:tc>
          <w:tcPr>
            <w:tcW w:w="9633" w:type="dxa"/>
            <w:hideMark/>
          </w:tcPr>
          <w:p w14:paraId="70CE4EC7" w14:textId="77777777" w:rsidR="00C76C46" w:rsidRDefault="00AE2F32" w:rsidP="00F244E1">
            <w:r w:rsidRPr="00AE2F32">
              <w:t xml:space="preserve">Indien met betrekking tot de uitvoering van de opdracht sprake is van (toegang tot) vertrouwelijke informatie, dan wel de uitvoering van de opdracht anderszins kenmerken of gelijkenis vertoont met een vertrouwensfunctie, kan een </w:t>
            </w:r>
            <w:r w:rsidR="001C2941">
              <w:t>Verklaring van Geen Bezwaar (</w:t>
            </w:r>
            <w:r w:rsidRPr="00AE2F32">
              <w:t>VGB</w:t>
            </w:r>
            <w:r w:rsidR="001C2941">
              <w:t>)</w:t>
            </w:r>
            <w:r w:rsidRPr="00AE2F32">
              <w:t xml:space="preserve"> worden verlangd. </w:t>
            </w:r>
            <w:r w:rsidR="00851024">
              <w:t xml:space="preserve">Hiervoor zal een veiligheidsonderzoek worden uitgevoerd. </w:t>
            </w:r>
            <w:r w:rsidRPr="00AE2F32">
              <w:t>In voorkomend geval wordt dit in de Aanvraag aangegeven.</w:t>
            </w:r>
          </w:p>
          <w:p w14:paraId="684EA32D" w14:textId="77777777" w:rsidR="00C76C46" w:rsidRDefault="00C76C46" w:rsidP="00F244E1"/>
          <w:p w14:paraId="411FA367" w14:textId="1E1D72D5" w:rsidR="00AE2F32" w:rsidRDefault="00C76C46" w:rsidP="00F244E1">
            <w:r w:rsidRPr="00C76C46">
              <w:t xml:space="preserve">Opdrachtgever is in voorkomende gevallen gerechtigd </w:t>
            </w:r>
            <w:r w:rsidR="007C7CBA">
              <w:t>ICT-Professional</w:t>
            </w:r>
            <w:r w:rsidRPr="00C76C46">
              <w:t>s aan een veiligheidsonderzoek (screening), conform de bij Opdrachtgever gebruikelijke regels, te onderwerpen. Opdrachtgever betaalt dergelijke veiligheidsonderzoeken.</w:t>
            </w:r>
            <w:r w:rsidR="002A21FA">
              <w:t xml:space="preserve"> </w:t>
            </w:r>
            <w:r w:rsidR="002A21FA" w:rsidRPr="002A21FA">
              <w:t xml:space="preserve">Bij terugtrekking van een kandidaat door de </w:t>
            </w:r>
            <w:r w:rsidR="002A21FA">
              <w:t>Opdrachtnemer</w:t>
            </w:r>
            <w:r w:rsidR="002A21FA" w:rsidRPr="002A21FA">
              <w:t xml:space="preserve"> betaalt de </w:t>
            </w:r>
            <w:r w:rsidR="002A21FA">
              <w:t>Opdrachtnemer</w:t>
            </w:r>
            <w:r w:rsidR="002A21FA" w:rsidRPr="002A21FA">
              <w:t xml:space="preserve"> de kosten</w:t>
            </w:r>
            <w:r w:rsidR="002A21FA">
              <w:t xml:space="preserve"> van het veiligheidsonderzoek</w:t>
            </w:r>
            <w:r w:rsidR="002A21FA" w:rsidRPr="002A21FA">
              <w:t xml:space="preserve">. Indien Defensie de aanvraag terug trekt dan </w:t>
            </w:r>
            <w:r w:rsidR="002A21FA">
              <w:t xml:space="preserve">zijn de kosten voor </w:t>
            </w:r>
            <w:r w:rsidR="002A21FA" w:rsidRPr="002A21FA">
              <w:t>rekening v</w:t>
            </w:r>
            <w:r w:rsidR="002A21FA">
              <w:t>an de Opdrachtgever</w:t>
            </w:r>
            <w:r w:rsidR="002A21FA" w:rsidRPr="002A21FA">
              <w:t>.</w:t>
            </w:r>
            <w:r w:rsidRPr="00C76C46">
              <w:t xml:space="preserve"> Opdrachtnemer verplicht de door hem, in het kader van de uitoefening van de raamovereenkomst, in te zetten </w:t>
            </w:r>
            <w:r w:rsidR="007C7CBA">
              <w:t>ICT-Professional</w:t>
            </w:r>
            <w:r w:rsidRPr="00C76C46">
              <w:t>s</w:t>
            </w:r>
            <w:r>
              <w:t xml:space="preserve"> </w:t>
            </w:r>
            <w:r w:rsidRPr="00C76C46">
              <w:t xml:space="preserve">onvoorwaardelijk en volledig aan dit onderzoek mee te werken. Opdrachtgever is gerechtigd, op grond van de uitkomsten van een dergelijk veiligheidsonderzoek, dan wel vanwege de weigering van een </w:t>
            </w:r>
            <w:r w:rsidR="007C7CBA">
              <w:t>ICT-Professional</w:t>
            </w:r>
            <w:r w:rsidRPr="00C76C46">
              <w:t xml:space="preserve"> om aan genoemd veiligheidsonderzoek mee te werken, de inzet van de betreffende persoon te weigeren, zonder dat Opdrachtgever gehouden is tot vergoeding van enige (eventuele) schade en/of kosten.</w:t>
            </w:r>
          </w:p>
          <w:p w14:paraId="3BAB3C1F" w14:textId="77777777" w:rsidR="00C76C46" w:rsidRDefault="00C76C46" w:rsidP="00F244E1"/>
          <w:p w14:paraId="75CC8D5E" w14:textId="1E37C223" w:rsidR="00AE2F32" w:rsidRPr="00AE2F32" w:rsidRDefault="00AE2F32" w:rsidP="00F244E1">
            <w:r w:rsidRPr="00AE2F32">
              <w:t xml:space="preserve">Zie: </w:t>
            </w:r>
            <w:hyperlink r:id="rId11" w:history="1">
              <w:r w:rsidRPr="00D06B1D">
                <w:rPr>
                  <w:rStyle w:val="Hyperlink"/>
                </w:rPr>
                <w:t>http://www.rijksoverheid.nl/onderwerpen/arbeidsovereenkomst-en-cao/vraag-en-antwoord/wanneer-vindt-er-een-veiligheidsonderzoek-plaats.html</w:t>
              </w:r>
            </w:hyperlink>
            <w:r w:rsidR="00841DA5">
              <w:rPr>
                <w:rStyle w:val="Hyperlink"/>
              </w:rPr>
              <w:t xml:space="preserve"> en </w:t>
            </w:r>
            <w:hyperlink r:id="rId12" w:history="1">
              <w:r w:rsidR="00841DA5">
                <w:rPr>
                  <w:rStyle w:val="Hyperlink"/>
                </w:rPr>
                <w:t>Veiligheidsonderzoek door MIVD | Militaire inlichtingen en veiligheid | Defensie.nl</w:t>
              </w:r>
            </w:hyperlink>
          </w:p>
        </w:tc>
      </w:tr>
      <w:tr w:rsidR="00AE2F32" w:rsidRPr="00AE2F32" w14:paraId="699AFA67" w14:textId="77777777" w:rsidTr="005D1E7D">
        <w:trPr>
          <w:trHeight w:val="449"/>
        </w:trPr>
        <w:tc>
          <w:tcPr>
            <w:tcW w:w="852" w:type="dxa"/>
            <w:shd w:val="clear" w:color="auto" w:fill="auto"/>
            <w:noWrap/>
            <w:hideMark/>
          </w:tcPr>
          <w:p w14:paraId="2EE8D5DC" w14:textId="00E63E31" w:rsidR="00AE2F32" w:rsidRPr="00AE2F32" w:rsidRDefault="00AE2F32" w:rsidP="00F244E1">
            <w:r w:rsidRPr="00AE2F32">
              <w:t>A.16</w:t>
            </w:r>
          </w:p>
        </w:tc>
        <w:tc>
          <w:tcPr>
            <w:tcW w:w="9633" w:type="dxa"/>
            <w:hideMark/>
          </w:tcPr>
          <w:p w14:paraId="35611CCF" w14:textId="4F08D359" w:rsidR="00AE2F32" w:rsidRPr="00AE2F32" w:rsidRDefault="00A4553C" w:rsidP="00F244E1">
            <w:r>
              <w:t>Opdrachtnemer</w:t>
            </w:r>
            <w:r w:rsidR="00AE2F32" w:rsidRPr="00AE2F32">
              <w:t xml:space="preserve">s, </w:t>
            </w:r>
            <w:r w:rsidR="007C7CBA">
              <w:t>ICT-Professional</w:t>
            </w:r>
            <w:r w:rsidR="00DD0EF5">
              <w:t>s</w:t>
            </w:r>
            <w:r w:rsidR="00AE2F32" w:rsidRPr="00AE2F32">
              <w:t xml:space="preserve"> en </w:t>
            </w:r>
            <w:r w:rsidR="007C7CBA">
              <w:t>Kandida</w:t>
            </w:r>
            <w:r w:rsidR="00AE2F32" w:rsidRPr="00AE2F32">
              <w:t xml:space="preserve">ten gaan vertrouwelijk om met alle informatie die hen bij de uitvoering van de </w:t>
            </w:r>
            <w:r w:rsidR="00C33737">
              <w:t>raamovereenkomst</w:t>
            </w:r>
            <w:r w:rsidR="00AE2F32" w:rsidRPr="00AE2F32">
              <w:t xml:space="preserve"> </w:t>
            </w:r>
            <w:r w:rsidR="001B7359">
              <w:t>en</w:t>
            </w:r>
            <w:r w:rsidR="00AE2F32" w:rsidRPr="00AE2F32">
              <w:t xml:space="preserve"> Nadere </w:t>
            </w:r>
            <w:r w:rsidR="002F5B78">
              <w:t>Overeenkomst</w:t>
            </w:r>
            <w:r w:rsidR="00AE2F32" w:rsidRPr="00AE2F32">
              <w:t xml:space="preserve"> ter kennis komt.</w:t>
            </w:r>
          </w:p>
        </w:tc>
      </w:tr>
      <w:tr w:rsidR="00AE2F32" w:rsidRPr="00AE2F32" w14:paraId="3BE4B5DB" w14:textId="77777777" w:rsidTr="005D1E7D">
        <w:trPr>
          <w:trHeight w:val="3990"/>
        </w:trPr>
        <w:tc>
          <w:tcPr>
            <w:tcW w:w="852" w:type="dxa"/>
            <w:shd w:val="clear" w:color="auto" w:fill="auto"/>
            <w:noWrap/>
            <w:hideMark/>
          </w:tcPr>
          <w:p w14:paraId="79852D03" w14:textId="1BEC7C13" w:rsidR="00AE2F32" w:rsidRPr="00AE2F32" w:rsidRDefault="00AE2F32" w:rsidP="00F244E1">
            <w:r w:rsidRPr="00AE2F32">
              <w:lastRenderedPageBreak/>
              <w:t>A.17</w:t>
            </w:r>
          </w:p>
        </w:tc>
        <w:tc>
          <w:tcPr>
            <w:tcW w:w="9633" w:type="dxa"/>
            <w:hideMark/>
          </w:tcPr>
          <w:p w14:paraId="11A39BFA" w14:textId="2261B50D" w:rsidR="00851024" w:rsidRDefault="00A4553C" w:rsidP="00F244E1">
            <w:r>
              <w:t>Opdrachtnemer</w:t>
            </w:r>
            <w:r w:rsidR="00AE2F32" w:rsidRPr="00AE2F32">
              <w:t xml:space="preserve"> is verplicht de </w:t>
            </w:r>
            <w:r w:rsidR="007C7CBA">
              <w:t>ICT-Professional</w:t>
            </w:r>
            <w:r w:rsidR="00AE2F32" w:rsidRPr="00AE2F32">
              <w:t xml:space="preserve"> op te dragen de ter plaatse van de uitvoering van de werkzaamheden geldende huisregels en beveiligingsprocedures na te leven, voor zover </w:t>
            </w:r>
            <w:r w:rsidR="00641D7A" w:rsidRPr="00AE2F32">
              <w:t>bekend gesteld</w:t>
            </w:r>
            <w:r w:rsidR="00AE2F32" w:rsidRPr="00AE2F32">
              <w:t xml:space="preserve"> door </w:t>
            </w:r>
            <w:r w:rsidR="007C7CBA">
              <w:t>Deelnemer</w:t>
            </w:r>
            <w:r w:rsidR="00AE2F32" w:rsidRPr="00AE2F32">
              <w:t xml:space="preserve">. De </w:t>
            </w:r>
            <w:r w:rsidR="007C7CBA">
              <w:t>ICT-Professional</w:t>
            </w:r>
            <w:r w:rsidR="00DD0EF5">
              <w:t>s</w:t>
            </w:r>
            <w:r w:rsidR="00AE2F32" w:rsidRPr="00AE2F32">
              <w:t xml:space="preserve"> zijn verplicht deze regels in acht te nemen. </w:t>
            </w:r>
            <w:r>
              <w:t>Opdrachtnemer</w:t>
            </w:r>
            <w:r w:rsidR="00AE2F32" w:rsidRPr="00AE2F32">
              <w:t xml:space="preserve"> instrueert de </w:t>
            </w:r>
            <w:r w:rsidR="007C7CBA">
              <w:t>ICT-Professional</w:t>
            </w:r>
            <w:r w:rsidR="00AE2F32" w:rsidRPr="00AE2F32">
              <w:t xml:space="preserve"> vóór aanvang van de werkzaamheden over minimaal de volgende onderwerpen:</w:t>
            </w:r>
          </w:p>
          <w:p w14:paraId="72C83B47" w14:textId="3ADE18B6" w:rsidR="00851024" w:rsidRDefault="00AE2F32" w:rsidP="005D592E">
            <w:pPr>
              <w:pStyle w:val="Lijstalinea"/>
              <w:numPr>
                <w:ilvl w:val="0"/>
                <w:numId w:val="18"/>
              </w:numPr>
            </w:pPr>
            <w:r w:rsidRPr="00AE2F32">
              <w:t>Verlangde prestaties en activiteiten en beschikbare periode;</w:t>
            </w:r>
          </w:p>
          <w:p w14:paraId="381F9CAB" w14:textId="6DF35BCF" w:rsidR="00851024" w:rsidRDefault="00AE2F32" w:rsidP="005D592E">
            <w:pPr>
              <w:pStyle w:val="Lijstalinea"/>
              <w:numPr>
                <w:ilvl w:val="0"/>
                <w:numId w:val="18"/>
              </w:numPr>
            </w:pPr>
            <w:r w:rsidRPr="00AE2F32">
              <w:t xml:space="preserve">Gehanteerde normen en waarden van de </w:t>
            </w:r>
            <w:r w:rsidR="007C7CBA">
              <w:t>Deelnemer</w:t>
            </w:r>
            <w:r w:rsidRPr="00AE2F32">
              <w:t>;</w:t>
            </w:r>
          </w:p>
          <w:p w14:paraId="6B2B329E" w14:textId="02080B41" w:rsidR="00851024" w:rsidRDefault="00AE2F32" w:rsidP="005D592E">
            <w:pPr>
              <w:pStyle w:val="Lijstalinea"/>
              <w:numPr>
                <w:ilvl w:val="0"/>
                <w:numId w:val="18"/>
              </w:numPr>
            </w:pPr>
            <w:r w:rsidRPr="00AE2F32">
              <w:t>Integriteiteisen (o.a. Gedragscode Integriteit Rijk);</w:t>
            </w:r>
          </w:p>
          <w:p w14:paraId="43C599E2" w14:textId="09A46AB3" w:rsidR="00851024" w:rsidRDefault="00AE2F32" w:rsidP="005D592E">
            <w:pPr>
              <w:pStyle w:val="Lijstalinea"/>
              <w:numPr>
                <w:ilvl w:val="0"/>
                <w:numId w:val="18"/>
              </w:numPr>
            </w:pPr>
            <w:r w:rsidRPr="00AE2F32">
              <w:t>Geheimhoudingsplicht;</w:t>
            </w:r>
          </w:p>
          <w:p w14:paraId="19E6D526" w14:textId="5F0CD8CC" w:rsidR="00851024" w:rsidRDefault="00AE2F32" w:rsidP="005D592E">
            <w:pPr>
              <w:pStyle w:val="Lijstalinea"/>
              <w:numPr>
                <w:ilvl w:val="0"/>
                <w:numId w:val="18"/>
              </w:numPr>
            </w:pPr>
            <w:r w:rsidRPr="00AE2F32">
              <w:t>Urenregistratie</w:t>
            </w:r>
            <w:r w:rsidR="00851024">
              <w:t>;</w:t>
            </w:r>
            <w:r w:rsidRPr="00AE2F32">
              <w:t xml:space="preserve"> </w:t>
            </w:r>
          </w:p>
          <w:p w14:paraId="0300E23C" w14:textId="62C0EBB4" w:rsidR="00851024" w:rsidRDefault="00AE2F32" w:rsidP="005D592E">
            <w:pPr>
              <w:pStyle w:val="Lijstalinea"/>
              <w:numPr>
                <w:ilvl w:val="0"/>
                <w:numId w:val="18"/>
              </w:numPr>
            </w:pPr>
            <w:r w:rsidRPr="00AE2F32">
              <w:t xml:space="preserve">Aanspreekpunt/contactpersoon bij de betreffende </w:t>
            </w:r>
            <w:r w:rsidR="007C7CBA">
              <w:t>Deelnemer</w:t>
            </w:r>
            <w:r w:rsidR="00C27888">
              <w:t xml:space="preserve"> </w:t>
            </w:r>
            <w:r w:rsidRPr="00AE2F32">
              <w:t>en communicatie aan/afwezigheid en bereikbaarheid;</w:t>
            </w:r>
          </w:p>
          <w:p w14:paraId="7DE27102" w14:textId="3278AF1E" w:rsidR="00851024" w:rsidRDefault="00AE2F32" w:rsidP="005D592E">
            <w:pPr>
              <w:pStyle w:val="Lijstalinea"/>
              <w:numPr>
                <w:ilvl w:val="0"/>
                <w:numId w:val="18"/>
              </w:numPr>
            </w:pPr>
            <w:r w:rsidRPr="00AE2F32">
              <w:t xml:space="preserve">Ter plaatse geldende beveiligings- en veiligheidseisen, inclusief de relevante risico’s op grond van de Risico-inventarisatie </w:t>
            </w:r>
            <w:r w:rsidR="00AC49B2">
              <w:t>&amp;</w:t>
            </w:r>
            <w:r w:rsidRPr="00AE2F32">
              <w:t xml:space="preserve"> </w:t>
            </w:r>
            <w:r w:rsidR="001B7359">
              <w:t>-</w:t>
            </w:r>
            <w:r w:rsidRPr="00AE2F32">
              <w:t>evaluatie (RI&amp;E), toegang en faciliteiten;</w:t>
            </w:r>
          </w:p>
          <w:p w14:paraId="051CC601" w14:textId="48E15B82" w:rsidR="00AE2F32" w:rsidRPr="00AE2F32" w:rsidRDefault="00AE2F32" w:rsidP="005D592E">
            <w:pPr>
              <w:pStyle w:val="Lijstalinea"/>
              <w:numPr>
                <w:ilvl w:val="0"/>
                <w:numId w:val="18"/>
              </w:numPr>
            </w:pPr>
            <w:r w:rsidRPr="00AE2F32">
              <w:t xml:space="preserve">Als de </w:t>
            </w:r>
            <w:r w:rsidR="007C7CBA">
              <w:t>ICT-Professional</w:t>
            </w:r>
            <w:r w:rsidRPr="00AE2F32">
              <w:t xml:space="preserve"> gebruik maakt van de digitale faciliteiten van het Rijk: de (</w:t>
            </w:r>
            <w:proofErr w:type="spellStart"/>
            <w:r w:rsidRPr="00AE2F32">
              <w:t>rijksbrede</w:t>
            </w:r>
            <w:proofErr w:type="spellEnd"/>
            <w:r w:rsidRPr="00AE2F32">
              <w:t>) Gedragsregeling voor de digitale werkomgeving en/of, indien van toepassing, een specifieke regeling v</w:t>
            </w:r>
            <w:r w:rsidR="001B7359">
              <w:t>an</w:t>
            </w:r>
            <w:r w:rsidRPr="00AE2F32">
              <w:t xml:space="preserve"> de </w:t>
            </w:r>
            <w:r w:rsidR="007C7CBA">
              <w:t>Deelnemer</w:t>
            </w:r>
            <w:r w:rsidRPr="00AE2F32">
              <w:t>.</w:t>
            </w:r>
          </w:p>
        </w:tc>
      </w:tr>
      <w:tr w:rsidR="00AE2F32" w:rsidRPr="00AE2F32" w14:paraId="6A190DAA" w14:textId="77777777" w:rsidTr="005D1E7D">
        <w:trPr>
          <w:trHeight w:val="1140"/>
        </w:trPr>
        <w:tc>
          <w:tcPr>
            <w:tcW w:w="852" w:type="dxa"/>
            <w:shd w:val="clear" w:color="auto" w:fill="auto"/>
            <w:noWrap/>
            <w:hideMark/>
          </w:tcPr>
          <w:p w14:paraId="502173D1" w14:textId="5A60A710" w:rsidR="00AE2F32" w:rsidRPr="00AE2F32" w:rsidRDefault="00AE2F32" w:rsidP="00F244E1">
            <w:r w:rsidRPr="00AE2F32">
              <w:t>A.18</w:t>
            </w:r>
          </w:p>
        </w:tc>
        <w:tc>
          <w:tcPr>
            <w:tcW w:w="9633" w:type="dxa"/>
            <w:hideMark/>
          </w:tcPr>
          <w:p w14:paraId="2E64E9ED" w14:textId="4E9D71AD" w:rsidR="00641D7A" w:rsidRDefault="00A4553C" w:rsidP="00466162">
            <w:r>
              <w:t>Opdrachtnemer</w:t>
            </w:r>
            <w:r w:rsidR="00AE2F32" w:rsidRPr="00AE2F32">
              <w:t xml:space="preserve"> brengt de </w:t>
            </w:r>
            <w:r w:rsidR="007C7CBA">
              <w:t>ICT-Professional</w:t>
            </w:r>
            <w:r w:rsidR="00AE2F32" w:rsidRPr="00AE2F32">
              <w:t xml:space="preserve"> voor aanvang van de werkzaamheden op de hoogte van de Gedragscode Integriteit Rijk (</w:t>
            </w:r>
            <w:hyperlink w:history="1"/>
            <w:hyperlink r:id="rId13" w:history="1">
              <w:r w:rsidR="00A75EA5" w:rsidRPr="00A75EA5">
                <w:rPr>
                  <w:rStyle w:val="Hyperlink"/>
                </w:rPr>
                <w:t>https://zoek.officielebekendmakingen.n/stcrt-2019-71141.html</w:t>
              </w:r>
            </w:hyperlink>
            <w:r w:rsidR="00F60779">
              <w:rPr>
                <w:rStyle w:val="Hyperlink"/>
              </w:rPr>
              <w:t xml:space="preserve"> en </w:t>
            </w:r>
            <w:hyperlink r:id="rId14" w:history="1">
              <w:r w:rsidR="00F60779">
                <w:rPr>
                  <w:rStyle w:val="Hyperlink"/>
                </w:rPr>
                <w:t>Gedragscode Defensie | Publicatie | Defensie.nl</w:t>
              </w:r>
            </w:hyperlink>
            <w:r w:rsidR="00AE2F32" w:rsidRPr="00AE2F32">
              <w:t xml:space="preserve">) en - als de </w:t>
            </w:r>
            <w:r w:rsidR="007C7CBA">
              <w:t>ICT-Professional</w:t>
            </w:r>
            <w:r w:rsidR="00AE2F32" w:rsidRPr="00AE2F32">
              <w:t xml:space="preserve"> gebruik zal maken van digitale faciliteiten van het Rijk - de Gedragsregelin</w:t>
            </w:r>
            <w:r w:rsidR="00641D7A">
              <w:t xml:space="preserve">g voor de digitale werkomgeving </w:t>
            </w:r>
            <w:r w:rsidR="00AE2F32" w:rsidRPr="00AE2F32">
              <w:t>(</w:t>
            </w:r>
            <w:hyperlink r:id="rId15" w:history="1">
              <w:r w:rsidR="00641D7A" w:rsidRPr="00073355">
                <w:rPr>
                  <w:rStyle w:val="Hyperlink"/>
                </w:rPr>
                <w:t>http://www.earonline.nl/index.php/Gedragsregeling_voor_de_digitale_werkomgeving</w:t>
              </w:r>
            </w:hyperlink>
            <w:r w:rsidR="00AE2F32" w:rsidRPr="00AE2F32">
              <w:t>).</w:t>
            </w:r>
          </w:p>
          <w:p w14:paraId="706EEA22" w14:textId="3187FAA8" w:rsidR="00AE2F32" w:rsidRPr="00AE2F32" w:rsidRDefault="00AE2F32" w:rsidP="00466162">
            <w:r w:rsidRPr="00AE2F32">
              <w:t xml:space="preserve">De </w:t>
            </w:r>
            <w:r w:rsidR="007C7CBA">
              <w:t>ICT-Professional</w:t>
            </w:r>
            <w:r w:rsidRPr="00AE2F32">
              <w:t xml:space="preserve"> dient deze Gedragscode Integriteit Rijk en de Gedragsregeling digitale werkomgeving in acht te nemen. </w:t>
            </w:r>
          </w:p>
        </w:tc>
      </w:tr>
      <w:tr w:rsidR="00AE2F32" w:rsidRPr="00AE2F32" w14:paraId="47743763" w14:textId="77777777" w:rsidTr="0033407C">
        <w:trPr>
          <w:trHeight w:val="464"/>
        </w:trPr>
        <w:tc>
          <w:tcPr>
            <w:tcW w:w="852" w:type="dxa"/>
            <w:shd w:val="clear" w:color="auto" w:fill="auto"/>
            <w:noWrap/>
            <w:hideMark/>
          </w:tcPr>
          <w:p w14:paraId="5E2E2193" w14:textId="48F60510" w:rsidR="00AE2F32" w:rsidRPr="00AE2F32" w:rsidRDefault="00AE2F32" w:rsidP="00F244E1">
            <w:bookmarkStart w:id="4" w:name="_Hlk89777704"/>
            <w:r w:rsidRPr="00AE2F32">
              <w:t>A.19</w:t>
            </w:r>
          </w:p>
        </w:tc>
        <w:tc>
          <w:tcPr>
            <w:tcW w:w="9633" w:type="dxa"/>
            <w:hideMark/>
          </w:tcPr>
          <w:p w14:paraId="2ACAF70B" w14:textId="1978DF9C" w:rsidR="00AE2F32" w:rsidRPr="00AE2F32" w:rsidRDefault="00AE2F32" w:rsidP="00F244E1">
            <w:r w:rsidRPr="00AE2F32">
              <w:t xml:space="preserve">De </w:t>
            </w:r>
            <w:r w:rsidR="007C7CBA">
              <w:t>ICT-Professional</w:t>
            </w:r>
            <w:r w:rsidRPr="00AE2F32">
              <w:t xml:space="preserve"> ondertekent voorafgaand aan de aanvang van de werkzaamheden een geheimhoudingsverklaring</w:t>
            </w:r>
            <w:r w:rsidR="0054331C">
              <w:t xml:space="preserve"> (</w:t>
            </w:r>
            <w:r w:rsidR="0054331C" w:rsidRPr="00A61F4B">
              <w:t xml:space="preserve">zie bijlage </w:t>
            </w:r>
            <w:r w:rsidR="00380DA2">
              <w:t>22</w:t>
            </w:r>
            <w:r w:rsidRPr="00AE2F32">
              <w:t>.</w:t>
            </w:r>
          </w:p>
        </w:tc>
      </w:tr>
      <w:bookmarkEnd w:id="4"/>
      <w:tr w:rsidR="00AE2F32" w:rsidRPr="00AE2F32" w14:paraId="78152873" w14:textId="77777777" w:rsidTr="005D1E7D">
        <w:trPr>
          <w:trHeight w:val="449"/>
        </w:trPr>
        <w:tc>
          <w:tcPr>
            <w:tcW w:w="852" w:type="dxa"/>
            <w:shd w:val="clear" w:color="auto" w:fill="auto"/>
            <w:noWrap/>
            <w:hideMark/>
          </w:tcPr>
          <w:p w14:paraId="507DBB5D" w14:textId="212D1CB8" w:rsidR="00AE2F32" w:rsidRPr="00AE2F32" w:rsidRDefault="00AE2F32" w:rsidP="00F244E1">
            <w:r w:rsidRPr="00AE2F32">
              <w:t>A.20</w:t>
            </w:r>
          </w:p>
        </w:tc>
        <w:tc>
          <w:tcPr>
            <w:tcW w:w="9633" w:type="dxa"/>
            <w:hideMark/>
          </w:tcPr>
          <w:p w14:paraId="0289B5EE" w14:textId="5B2E76D6" w:rsidR="00AE2F32" w:rsidRPr="00AE2F32" w:rsidRDefault="00AE2F32" w:rsidP="00F244E1">
            <w:r w:rsidRPr="00AE2F32">
              <w:t xml:space="preserve">Ter voorkoming van (de schijn van) belangenverstrengeling en in dit kader </w:t>
            </w:r>
            <w:r w:rsidR="001B7359">
              <w:t xml:space="preserve">van </w:t>
            </w:r>
            <w:r w:rsidRPr="00AE2F32">
              <w:t xml:space="preserve">het in geding komen van de integriteit, betrouwbaarheid en reputatie van </w:t>
            </w:r>
            <w:r w:rsidR="00DD0EF5">
              <w:t>opdrachtnemer</w:t>
            </w:r>
            <w:r w:rsidRPr="00AE2F32">
              <w:t xml:space="preserve">, diens personeel, Opdrachtgever en </w:t>
            </w:r>
            <w:r w:rsidR="007C7CBA">
              <w:t>Deelnemer</w:t>
            </w:r>
            <w:r w:rsidRPr="00AE2F32">
              <w:t xml:space="preserve">, is het </w:t>
            </w:r>
            <w:r w:rsidR="006628E7">
              <w:t xml:space="preserve">voor een </w:t>
            </w:r>
            <w:r w:rsidRPr="00AE2F32">
              <w:t xml:space="preserve">ingehuurde </w:t>
            </w:r>
            <w:r w:rsidR="007C7CBA">
              <w:t>ICT-Professional</w:t>
            </w:r>
            <w:r w:rsidRPr="00AE2F32">
              <w:t xml:space="preserve"> </w:t>
            </w:r>
            <w:r w:rsidR="006628E7">
              <w:t xml:space="preserve">zonder leidinggevende rol </w:t>
            </w:r>
            <w:r w:rsidRPr="00AE2F32">
              <w:t xml:space="preserve">niet toegestaan nieuwe in te huren </w:t>
            </w:r>
            <w:r w:rsidR="007C7CBA">
              <w:t>ICT-Professional</w:t>
            </w:r>
            <w:r w:rsidR="00DD0EF5">
              <w:t>s</w:t>
            </w:r>
            <w:r w:rsidRPr="00AE2F32">
              <w:t>/</w:t>
            </w:r>
            <w:r w:rsidR="007C7CBA">
              <w:t>Kandida</w:t>
            </w:r>
            <w:r w:rsidR="00BF3005">
              <w:t>ten</w:t>
            </w:r>
            <w:r w:rsidRPr="00AE2F32">
              <w:t xml:space="preserve"> te selecteren ten behoeve van </w:t>
            </w:r>
            <w:r w:rsidR="007C7CBA">
              <w:t>Deelnemer</w:t>
            </w:r>
            <w:r w:rsidRPr="00AE2F32">
              <w:t xml:space="preserve">. Wel kan door </w:t>
            </w:r>
            <w:r w:rsidR="006628E7">
              <w:t>een</w:t>
            </w:r>
            <w:r w:rsidRPr="00AE2F32">
              <w:t xml:space="preserve"> ingehuurde </w:t>
            </w:r>
            <w:r w:rsidR="007C7CBA">
              <w:t>ICT-Professional</w:t>
            </w:r>
            <w:r w:rsidR="006628E7">
              <w:t xml:space="preserve"> met een leidinggevende rol</w:t>
            </w:r>
            <w:r w:rsidRPr="00AE2F32">
              <w:t xml:space="preserve">, nadat de selectie door interne </w:t>
            </w:r>
            <w:r w:rsidR="00DD0EF5">
              <w:t>m</w:t>
            </w:r>
            <w:r w:rsidRPr="00AE2F32">
              <w:t xml:space="preserve">edewerkers (ambtenaren) </w:t>
            </w:r>
            <w:r w:rsidR="00B95F82">
              <w:t xml:space="preserve">van Deelnemer </w:t>
            </w:r>
            <w:r w:rsidR="006628E7">
              <w:t xml:space="preserve">zonder leidinggevende rol </w:t>
            </w:r>
            <w:r w:rsidRPr="00AE2F32">
              <w:t xml:space="preserve">heeft plaatsgevonden, worden aangegeven of de betreffende </w:t>
            </w:r>
            <w:r w:rsidR="007C7CBA">
              <w:t>Kandida</w:t>
            </w:r>
            <w:r w:rsidRPr="00AE2F32">
              <w:t xml:space="preserve">at wel of niet kan worden ingehuurd, mits de </w:t>
            </w:r>
            <w:r w:rsidR="007C7CBA">
              <w:t>ICT-Professional</w:t>
            </w:r>
            <w:r w:rsidRPr="00AE2F32">
              <w:t xml:space="preserve"> en de </w:t>
            </w:r>
            <w:r w:rsidR="007C7CBA">
              <w:t>Kandida</w:t>
            </w:r>
            <w:r w:rsidRPr="00AE2F32">
              <w:t xml:space="preserve">at niet tot een (in)directe economische, financiële en/of persoonlijke relatie tot elkaar staan. </w:t>
            </w:r>
            <w:r w:rsidRPr="00AE2F32">
              <w:br/>
              <w:t>Hiernaast geldt dat de gewerkte uren (tijd-</w:t>
            </w:r>
            <w:r w:rsidR="00CE52D5">
              <w:t>/</w:t>
            </w:r>
            <w:r w:rsidRPr="00AE2F32">
              <w:t xml:space="preserve">werkregistratie) van een ingehuurde </w:t>
            </w:r>
            <w:r w:rsidR="007C7CBA">
              <w:t>ICT-Professional</w:t>
            </w:r>
            <w:r w:rsidRPr="00AE2F32">
              <w:t xml:space="preserve"> als gevolg van werkzaamheden ten behoeve van </w:t>
            </w:r>
            <w:r w:rsidR="007C7CBA">
              <w:t>Deelnemer</w:t>
            </w:r>
            <w:r w:rsidRPr="00AE2F32">
              <w:t xml:space="preserve"> niet mogen worden goedgekeurd door een andere ingehuurde </w:t>
            </w:r>
            <w:r w:rsidR="007C7CBA">
              <w:t>ICT-Professional</w:t>
            </w:r>
            <w:r w:rsidRPr="00AE2F32">
              <w:t xml:space="preserve">, als deze in een relatie tot elkaar staan zoals hierboven beschreven. </w:t>
            </w:r>
          </w:p>
        </w:tc>
      </w:tr>
      <w:tr w:rsidR="00AE2F32" w:rsidRPr="00AE2F32" w14:paraId="14E09857" w14:textId="77777777" w:rsidTr="005D1E7D">
        <w:trPr>
          <w:trHeight w:val="2052"/>
        </w:trPr>
        <w:tc>
          <w:tcPr>
            <w:tcW w:w="852" w:type="dxa"/>
            <w:shd w:val="clear" w:color="auto" w:fill="auto"/>
            <w:noWrap/>
            <w:hideMark/>
          </w:tcPr>
          <w:p w14:paraId="5EBDBE70" w14:textId="31638365" w:rsidR="00AE2F32" w:rsidRPr="00AE2F32" w:rsidRDefault="00AE2F32" w:rsidP="00F244E1">
            <w:r w:rsidRPr="00AE2F32">
              <w:t>A.21</w:t>
            </w:r>
          </w:p>
        </w:tc>
        <w:tc>
          <w:tcPr>
            <w:tcW w:w="9633" w:type="dxa"/>
            <w:hideMark/>
          </w:tcPr>
          <w:p w14:paraId="303FA66E" w14:textId="33411847" w:rsidR="00AE2F32" w:rsidRPr="00AE2F32" w:rsidRDefault="00AE2F32" w:rsidP="00F244E1">
            <w:r w:rsidRPr="00AE2F32">
              <w:t xml:space="preserve">De </w:t>
            </w:r>
            <w:r w:rsidR="007C7CBA">
              <w:t>Kandida</w:t>
            </w:r>
            <w:r w:rsidRPr="00AE2F32">
              <w:t>at</w:t>
            </w:r>
            <w:r w:rsidR="00C33737">
              <w:t>/</w:t>
            </w:r>
            <w:r w:rsidR="007C7CBA">
              <w:t>ICT-Professional</w:t>
            </w:r>
            <w:r w:rsidRPr="00AE2F32">
              <w:t xml:space="preserve"> beschikt over de voor de opdracht benodigde opleidingen en certificaten conform specificatie </w:t>
            </w:r>
            <w:r w:rsidR="00CE52D5">
              <w:t>in</w:t>
            </w:r>
            <w:r w:rsidRPr="00AE2F32">
              <w:t xml:space="preserve"> de Aanvraag, alsmede aantoonbaar relevante werkervaring. </w:t>
            </w:r>
            <w:r w:rsidR="00A4553C">
              <w:t>Opdrachtnemer</w:t>
            </w:r>
            <w:r w:rsidRPr="00AE2F32">
              <w:t xml:space="preserve"> is verplicht op verzoek van de </w:t>
            </w:r>
            <w:r w:rsidR="007C7CBA">
              <w:t>Deelnemer</w:t>
            </w:r>
            <w:r w:rsidRPr="00AE2F32">
              <w:t xml:space="preserve"> kopieën van diploma’s en/of getuigschriften en eventuele andere documenten uit het door </w:t>
            </w:r>
            <w:r w:rsidR="00DD0EF5">
              <w:t>opdrachtnemer</w:t>
            </w:r>
            <w:r w:rsidRPr="00AE2F32">
              <w:t xml:space="preserve"> beheerde dossier van de </w:t>
            </w:r>
            <w:r w:rsidR="007C7CBA">
              <w:t>Kandida</w:t>
            </w:r>
            <w:r w:rsidRPr="00AE2F32">
              <w:t>at/</w:t>
            </w:r>
            <w:r w:rsidR="007C7CBA">
              <w:t>ICT-Professional</w:t>
            </w:r>
            <w:r w:rsidRPr="00AE2F32">
              <w:t xml:space="preserve"> te overleggen van bij deze</w:t>
            </w:r>
            <w:r w:rsidR="00057AEE">
              <w:t xml:space="preserve"> </w:t>
            </w:r>
            <w:r w:rsidR="007C7CBA">
              <w:t>Deelnemer</w:t>
            </w:r>
            <w:r w:rsidRPr="00AE2F32">
              <w:t xml:space="preserve"> te plaatsen/geplaatste </w:t>
            </w:r>
            <w:r w:rsidR="007C7CBA">
              <w:t>Kandida</w:t>
            </w:r>
            <w:r w:rsidR="00BF3005">
              <w:t>ten</w:t>
            </w:r>
            <w:r w:rsidRPr="00AE2F32">
              <w:t>/</w:t>
            </w:r>
            <w:r w:rsidR="007C7CBA">
              <w:t>ICT-Professional</w:t>
            </w:r>
            <w:r w:rsidR="00DD0EF5">
              <w:t>s</w:t>
            </w:r>
            <w:r w:rsidRPr="00AE2F32">
              <w:t xml:space="preserve">, tenzij </w:t>
            </w:r>
            <w:r w:rsidR="00DD0EF5">
              <w:t>opdrachtnemer</w:t>
            </w:r>
            <w:r w:rsidRPr="00AE2F32">
              <w:t xml:space="preserve"> op grond van de </w:t>
            </w:r>
            <w:r w:rsidR="00521F1D">
              <w:t>Algemene Verordening Gegevensbescherming (AVG)</w:t>
            </w:r>
            <w:r w:rsidR="00C27888">
              <w:t xml:space="preserve"> </w:t>
            </w:r>
            <w:r w:rsidRPr="00AE2F32">
              <w:t xml:space="preserve">hiervoor toestemming van de betreffende </w:t>
            </w:r>
            <w:r w:rsidR="007C7CBA">
              <w:t>Kandida</w:t>
            </w:r>
            <w:r w:rsidRPr="00AE2F32">
              <w:t>at/</w:t>
            </w:r>
            <w:r w:rsidR="007C7CBA">
              <w:t>ICT-Professional</w:t>
            </w:r>
            <w:r w:rsidRPr="00AE2F32">
              <w:t xml:space="preserve"> nodig heeft en de betreffende </w:t>
            </w:r>
            <w:r w:rsidR="007C7CBA">
              <w:t>Kandida</w:t>
            </w:r>
            <w:r w:rsidRPr="00AE2F32">
              <w:t>at/</w:t>
            </w:r>
            <w:r w:rsidR="007C7CBA">
              <w:t>ICT-Professional</w:t>
            </w:r>
            <w:r w:rsidRPr="00AE2F32">
              <w:t xml:space="preserve"> aan </w:t>
            </w:r>
            <w:r w:rsidR="00DD0EF5">
              <w:t>opdrachtnemer</w:t>
            </w:r>
            <w:r w:rsidRPr="00AE2F32">
              <w:t xml:space="preserve"> geen toestemming voor het overleggen van het betreffende document heeft gegeven. Indien de desbetreffende </w:t>
            </w:r>
            <w:r w:rsidR="007C7CBA">
              <w:t>Kandida</w:t>
            </w:r>
            <w:r w:rsidRPr="00AE2F32">
              <w:t>at/</w:t>
            </w:r>
            <w:r w:rsidR="007C7CBA">
              <w:t>ICT-Professional</w:t>
            </w:r>
            <w:r w:rsidRPr="00AE2F32">
              <w:t xml:space="preserve"> deze toestemming onthoudt, heeft de </w:t>
            </w:r>
            <w:r w:rsidR="007C7CBA">
              <w:t>Deelnemer</w:t>
            </w:r>
            <w:r w:rsidRPr="00AE2F32">
              <w:t xml:space="preserve"> het recht de</w:t>
            </w:r>
            <w:r w:rsidR="00B44063">
              <w:t xml:space="preserve"> aangedragen Kandidaat te weigeren, of de</w:t>
            </w:r>
            <w:r w:rsidRPr="00AE2F32">
              <w:t xml:space="preserve"> inzet van deze </w:t>
            </w:r>
            <w:r w:rsidR="007C7CBA">
              <w:t>ICT-Professional</w:t>
            </w:r>
            <w:r w:rsidRPr="00AE2F32">
              <w:t xml:space="preserve"> met onmiddellijke ingang te beëindigen.</w:t>
            </w:r>
          </w:p>
        </w:tc>
      </w:tr>
      <w:tr w:rsidR="00AE2F32" w:rsidRPr="00AE2F32" w14:paraId="63E3A794" w14:textId="77777777" w:rsidTr="005D1E7D">
        <w:trPr>
          <w:trHeight w:val="351"/>
        </w:trPr>
        <w:tc>
          <w:tcPr>
            <w:tcW w:w="852" w:type="dxa"/>
            <w:shd w:val="clear" w:color="auto" w:fill="auto"/>
            <w:noWrap/>
            <w:hideMark/>
          </w:tcPr>
          <w:p w14:paraId="0740F4EF" w14:textId="13598A73" w:rsidR="00AE2F32" w:rsidRPr="00AE2F32" w:rsidRDefault="00AE2F32" w:rsidP="00F244E1">
            <w:r w:rsidRPr="00AE2F32">
              <w:t>A.22</w:t>
            </w:r>
          </w:p>
        </w:tc>
        <w:tc>
          <w:tcPr>
            <w:tcW w:w="9633" w:type="dxa"/>
            <w:hideMark/>
          </w:tcPr>
          <w:p w14:paraId="6201388F" w14:textId="684E0877" w:rsidR="00AE2F32" w:rsidRPr="00AE2F32" w:rsidRDefault="007C7CBA" w:rsidP="00F244E1">
            <w:r>
              <w:t>Kandida</w:t>
            </w:r>
            <w:r w:rsidR="00AE2F32" w:rsidRPr="00AE2F32">
              <w:t>ten/</w:t>
            </w:r>
            <w:r>
              <w:t>ICT-Professional</w:t>
            </w:r>
            <w:r w:rsidR="00AE2F32" w:rsidRPr="00AE2F32">
              <w:t xml:space="preserve">s zijn de Nederlandse taal in woord en geschrift machtig, tenzij </w:t>
            </w:r>
            <w:r>
              <w:t>Deelnemer</w:t>
            </w:r>
            <w:r w:rsidR="00AE2F32" w:rsidRPr="00AE2F32">
              <w:t xml:space="preserve"> schriftelijk kenbaar heeft gemaakt dat dit niet noodzakelijk is. </w:t>
            </w:r>
          </w:p>
        </w:tc>
      </w:tr>
      <w:tr w:rsidR="00AE2F32" w:rsidRPr="00AE2F32" w14:paraId="20F3BFA3" w14:textId="77777777" w:rsidTr="005D1E7D">
        <w:trPr>
          <w:trHeight w:val="286"/>
        </w:trPr>
        <w:tc>
          <w:tcPr>
            <w:tcW w:w="852" w:type="dxa"/>
            <w:shd w:val="clear" w:color="auto" w:fill="auto"/>
            <w:noWrap/>
            <w:hideMark/>
          </w:tcPr>
          <w:p w14:paraId="2FA0CC9B" w14:textId="6D21178B" w:rsidR="00AE2F32" w:rsidRPr="00AE2F32" w:rsidRDefault="00AE2F32" w:rsidP="00F244E1">
            <w:r w:rsidRPr="00AE2F32">
              <w:t>A.23</w:t>
            </w:r>
          </w:p>
        </w:tc>
        <w:tc>
          <w:tcPr>
            <w:tcW w:w="9633" w:type="dxa"/>
            <w:hideMark/>
          </w:tcPr>
          <w:p w14:paraId="46D6291B" w14:textId="38A1D12D" w:rsidR="00AE2F32" w:rsidRPr="00AE2F32" w:rsidRDefault="00AE2F32" w:rsidP="00F244E1">
            <w:r w:rsidRPr="00AE2F32">
              <w:t>In voorkomende</w:t>
            </w:r>
            <w:r w:rsidR="00C27888">
              <w:t xml:space="preserve"> </w:t>
            </w:r>
            <w:r w:rsidRPr="00AE2F32">
              <w:t xml:space="preserve">gevallen kan </w:t>
            </w:r>
            <w:r w:rsidR="007C7CBA">
              <w:t>Deelnemer</w:t>
            </w:r>
            <w:r w:rsidRPr="00AE2F32">
              <w:t xml:space="preserve"> één </w:t>
            </w:r>
            <w:r w:rsidR="00D8602B">
              <w:t xml:space="preserve">(1) </w:t>
            </w:r>
            <w:r w:rsidRPr="00AE2F32">
              <w:t xml:space="preserve">of meer andere talen vereisen, hetgeen kenbaar wordt gemaakt in de Aanvraag. </w:t>
            </w:r>
          </w:p>
        </w:tc>
      </w:tr>
      <w:tr w:rsidR="00AE2F32" w:rsidRPr="00AE2F32" w14:paraId="5B41D309" w14:textId="77777777" w:rsidTr="005D1E7D">
        <w:trPr>
          <w:trHeight w:val="456"/>
        </w:trPr>
        <w:tc>
          <w:tcPr>
            <w:tcW w:w="852" w:type="dxa"/>
            <w:shd w:val="clear" w:color="auto" w:fill="auto"/>
            <w:noWrap/>
            <w:hideMark/>
          </w:tcPr>
          <w:p w14:paraId="420B86FD" w14:textId="2991316C" w:rsidR="00AE2F32" w:rsidRPr="00AE2F32" w:rsidRDefault="00AE2F32" w:rsidP="00F244E1">
            <w:r w:rsidRPr="00AE2F32">
              <w:lastRenderedPageBreak/>
              <w:t>A.24</w:t>
            </w:r>
          </w:p>
        </w:tc>
        <w:tc>
          <w:tcPr>
            <w:tcW w:w="9633" w:type="dxa"/>
            <w:hideMark/>
          </w:tcPr>
          <w:p w14:paraId="4F466948" w14:textId="77777777" w:rsidR="00AE2F32" w:rsidRPr="00AE2F32" w:rsidRDefault="00AE2F32" w:rsidP="00F244E1">
            <w:r w:rsidRPr="00AE2F32">
              <w:t>Documenten worden opgeleverd in de Nederlandse taal, tenzij expliciet anders aangegeven in de Aanvraag.</w:t>
            </w:r>
          </w:p>
        </w:tc>
      </w:tr>
      <w:tr w:rsidR="00AE2F32" w:rsidRPr="00AE2F32" w14:paraId="5B9C5BC0" w14:textId="77777777" w:rsidTr="005D1E7D">
        <w:trPr>
          <w:trHeight w:val="1596"/>
        </w:trPr>
        <w:tc>
          <w:tcPr>
            <w:tcW w:w="852" w:type="dxa"/>
            <w:shd w:val="clear" w:color="auto" w:fill="auto"/>
            <w:noWrap/>
            <w:hideMark/>
          </w:tcPr>
          <w:p w14:paraId="0749DEFC" w14:textId="4221D4E0" w:rsidR="00AE2F32" w:rsidRPr="00AE2F32" w:rsidRDefault="00AE2F32" w:rsidP="00F244E1">
            <w:r w:rsidRPr="00AE2F32">
              <w:t>A.25</w:t>
            </w:r>
          </w:p>
        </w:tc>
        <w:tc>
          <w:tcPr>
            <w:tcW w:w="9633" w:type="dxa"/>
            <w:hideMark/>
          </w:tcPr>
          <w:p w14:paraId="6E9E76E8" w14:textId="0A0209EF" w:rsidR="00AE2F32" w:rsidRDefault="00AE2F32" w:rsidP="00F244E1">
            <w:r w:rsidRPr="00AE2F32">
              <w:t xml:space="preserve">Bij constatering van ongewenst gedrag door de ingezette </w:t>
            </w:r>
            <w:r w:rsidR="007C7CBA">
              <w:t>ICT-Professional</w:t>
            </w:r>
            <w:r w:rsidRPr="00AE2F32">
              <w:t xml:space="preserve">, waardoor de samenwerking met de </w:t>
            </w:r>
            <w:r w:rsidR="007C7CBA">
              <w:t>Deelnemer</w:t>
            </w:r>
            <w:r w:rsidRPr="00AE2F32">
              <w:t xml:space="preserve"> structureel is verstoord, </w:t>
            </w:r>
            <w:r w:rsidR="001063A1">
              <w:t xml:space="preserve">bijvoorbeeld </w:t>
            </w:r>
            <w:r w:rsidRPr="00AE2F32">
              <w:t xml:space="preserve">bij </w:t>
            </w:r>
            <w:r w:rsidR="001063A1">
              <w:t xml:space="preserve">diefstal, </w:t>
            </w:r>
            <w:r w:rsidRPr="00AE2F32">
              <w:t xml:space="preserve">oneigenlijk gebruik en/of vernieling van middelen of gegevens van de </w:t>
            </w:r>
            <w:r w:rsidR="007C7CBA">
              <w:t>Deelnemer</w:t>
            </w:r>
            <w:r w:rsidRPr="00AE2F32">
              <w:t xml:space="preserve"> of overtreding van gedragsregels, procedures of (</w:t>
            </w:r>
            <w:proofErr w:type="spellStart"/>
            <w:r w:rsidRPr="00AE2F32">
              <w:t>integriteits</w:t>
            </w:r>
            <w:proofErr w:type="spellEnd"/>
            <w:r w:rsidRPr="00AE2F32">
              <w:t xml:space="preserve">)instructies door de </w:t>
            </w:r>
            <w:r w:rsidR="007C7CBA">
              <w:t>ICT-Professional</w:t>
            </w:r>
            <w:r w:rsidRPr="00AE2F32">
              <w:t xml:space="preserve"> heeft </w:t>
            </w:r>
            <w:r w:rsidR="007C7CBA">
              <w:t>Deelnemer</w:t>
            </w:r>
            <w:r w:rsidRPr="00AE2F32">
              <w:t xml:space="preserve"> het recht de Nadere </w:t>
            </w:r>
            <w:r w:rsidR="002F5B78">
              <w:t>Overeenkomst</w:t>
            </w:r>
            <w:r w:rsidRPr="00AE2F32">
              <w:t xml:space="preserve"> onmiddellijk te ontbinden. De directe kosten van het oneigenlijke gebruik en/of de vernieling worden aan </w:t>
            </w:r>
            <w:r w:rsidR="00DD0EF5">
              <w:t>opdrachtnemer</w:t>
            </w:r>
            <w:r w:rsidRPr="00AE2F32">
              <w:t xml:space="preserve"> in rekening gebracht.</w:t>
            </w:r>
            <w:r w:rsidR="0054331C">
              <w:t xml:space="preserve"> Mogelijk wordt ook aangifte gedaan bij de Koninklijke Marechaussee. </w:t>
            </w:r>
          </w:p>
          <w:p w14:paraId="37FC0D70" w14:textId="5AF05922" w:rsidR="00F60779" w:rsidRPr="00AE2F32" w:rsidRDefault="00F60779" w:rsidP="00F244E1">
            <w:r w:rsidRPr="00F60779">
              <w:t xml:space="preserve">Daarnaast heeft </w:t>
            </w:r>
            <w:r w:rsidR="0080270D">
              <w:t>Deelnemer</w:t>
            </w:r>
            <w:r w:rsidRPr="00F60779">
              <w:t xml:space="preserve"> het recht een nadere overeenkomst direct en buiten rechte te ontbinden:                                                                                                                                                                              - Indien de VGB van een ingezette medewerker door de MIVD wordt ingetrokken;                                                                                                                                                                             - Indien sprake is van gebruik van drugs door een ingezette medewerker;                                                                                                                                                                                                      - In geval van slecht of onvoldoende functioneren van een ingezette medewerker, waarvan opdrachtnemer op de hoogte is gesteld door opdrachtgever; indien hiervan sprake is, hanteert het ministerie van Defensie een opzegtermijn van vijf werkdagen.</w:t>
            </w:r>
          </w:p>
        </w:tc>
      </w:tr>
      <w:tr w:rsidR="00AE2F32" w:rsidRPr="00AE2F32" w14:paraId="2968054D" w14:textId="77777777" w:rsidTr="005D1E7D">
        <w:trPr>
          <w:trHeight w:val="3690"/>
        </w:trPr>
        <w:tc>
          <w:tcPr>
            <w:tcW w:w="852" w:type="dxa"/>
            <w:shd w:val="clear" w:color="auto" w:fill="auto"/>
            <w:noWrap/>
            <w:hideMark/>
          </w:tcPr>
          <w:p w14:paraId="1878BB54" w14:textId="707437FC" w:rsidR="00AE2F32" w:rsidRPr="00AE2F32" w:rsidRDefault="00AE2F32" w:rsidP="00F244E1">
            <w:r w:rsidRPr="00AE2F32">
              <w:t>A.26</w:t>
            </w:r>
          </w:p>
        </w:tc>
        <w:tc>
          <w:tcPr>
            <w:tcW w:w="9633" w:type="dxa"/>
            <w:hideMark/>
          </w:tcPr>
          <w:p w14:paraId="1B023863" w14:textId="7E0A8BCF" w:rsidR="00CD3C1F" w:rsidRDefault="00AE2F32" w:rsidP="00F244E1">
            <w:r w:rsidRPr="00AE2F32">
              <w:t xml:space="preserve">Meervoudige doorleenconstructies zijn niet toegestaan. Dit houdt in dat er naast </w:t>
            </w:r>
            <w:r w:rsidR="00DD0EF5">
              <w:t>opdrachtnemer</w:t>
            </w:r>
            <w:r w:rsidRPr="00AE2F32">
              <w:t xml:space="preserve"> geen andere tussenpartij mag bestaan in de contractketen tussen </w:t>
            </w:r>
            <w:r w:rsidR="007C7CBA">
              <w:t>Deelnemer</w:t>
            </w:r>
            <w:r w:rsidRPr="00AE2F32">
              <w:t xml:space="preserve"> en de aangeboden/ingezette </w:t>
            </w:r>
            <w:r w:rsidR="007C7CBA">
              <w:t>ICT-Professional</w:t>
            </w:r>
            <w:r w:rsidRPr="00AE2F32">
              <w:t xml:space="preserve">. Een partij waarin de </w:t>
            </w:r>
            <w:r w:rsidR="007C7CBA">
              <w:t>Kandida</w:t>
            </w:r>
            <w:r w:rsidRPr="00AE2F32">
              <w:t>at/</w:t>
            </w:r>
            <w:r w:rsidR="007C7CBA">
              <w:t>ICT-Professional</w:t>
            </w:r>
            <w:r w:rsidRPr="00AE2F32">
              <w:t xml:space="preserve"> geheel of gedeeltelijk aandeelhouder is, of een partij die - conform </w:t>
            </w:r>
            <w:r w:rsidR="00CE52D5">
              <w:t>het</w:t>
            </w:r>
            <w:r w:rsidRPr="00AE2F32">
              <w:t xml:space="preserve"> bij </w:t>
            </w:r>
            <w:r w:rsidR="00CE52D5">
              <w:t>i</w:t>
            </w:r>
            <w:r w:rsidRPr="00AE2F32">
              <w:t xml:space="preserve">nschrijving ingediende Uniform Europees </w:t>
            </w:r>
            <w:r w:rsidR="00F63C13">
              <w:t>aanbesteding</w:t>
            </w:r>
            <w:r w:rsidRPr="00AE2F32">
              <w:t xml:space="preserve">sdocument (UEA) - onderdeel uitmaakt van </w:t>
            </w:r>
            <w:r w:rsidR="00DD0EF5">
              <w:t>opdrachtnemer</w:t>
            </w:r>
            <w:r w:rsidRPr="00AE2F32">
              <w:t>, wordt in dit verband niet als tussenpartij aangemerkt.</w:t>
            </w:r>
            <w:r w:rsidR="00C27888">
              <w:t xml:space="preserve"> </w:t>
            </w:r>
            <w:r w:rsidRPr="00AE2F32">
              <w:br/>
            </w:r>
          </w:p>
          <w:p w14:paraId="6AB7528A" w14:textId="1CE8689E" w:rsidR="0043378F" w:rsidRDefault="00AE2F32" w:rsidP="00F244E1">
            <w:r w:rsidRPr="00AE2F32">
              <w:t>Voorbeelden:</w:t>
            </w:r>
          </w:p>
          <w:p w14:paraId="15E66DD9" w14:textId="77777777" w:rsidR="0063353F" w:rsidRDefault="0063353F" w:rsidP="00F244E1">
            <w:r>
              <w:rPr>
                <w:noProof/>
              </w:rPr>
              <w:drawing>
                <wp:anchor distT="0" distB="0" distL="114300" distR="114300" simplePos="0" relativeHeight="251658240" behindDoc="0" locked="0" layoutInCell="1" allowOverlap="1" wp14:anchorId="4D972A6F" wp14:editId="3B43C009">
                  <wp:simplePos x="0" y="0"/>
                  <wp:positionH relativeFrom="column">
                    <wp:posOffset>-65405</wp:posOffset>
                  </wp:positionH>
                  <wp:positionV relativeFrom="paragraph">
                    <wp:posOffset>59690</wp:posOffset>
                  </wp:positionV>
                  <wp:extent cx="2133600" cy="2185670"/>
                  <wp:effectExtent l="0" t="0" r="0" b="508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133600" cy="2185670"/>
                          </a:xfrm>
                          <a:prstGeom prst="rect">
                            <a:avLst/>
                          </a:prstGeom>
                        </pic:spPr>
                      </pic:pic>
                    </a:graphicData>
                  </a:graphic>
                  <wp14:sizeRelH relativeFrom="margin">
                    <wp14:pctWidth>0</wp14:pctWidth>
                  </wp14:sizeRelH>
                  <wp14:sizeRelV relativeFrom="margin">
                    <wp14:pctHeight>0</wp14:pctHeight>
                  </wp14:sizeRelV>
                </wp:anchor>
              </w:drawing>
            </w:r>
          </w:p>
          <w:p w14:paraId="4410DF05" w14:textId="13E668D4" w:rsidR="0063353F" w:rsidRDefault="00AE2F32" w:rsidP="005D592E">
            <w:pPr>
              <w:pStyle w:val="Lijstalinea"/>
              <w:numPr>
                <w:ilvl w:val="0"/>
                <w:numId w:val="7"/>
              </w:numPr>
            </w:pPr>
            <w:r w:rsidRPr="00AE2F32">
              <w:t xml:space="preserve">Zzp'er &gt; </w:t>
            </w:r>
            <w:r w:rsidR="00DD0EF5">
              <w:t>opdrachtnemer</w:t>
            </w:r>
            <w:r w:rsidRPr="00AE2F32">
              <w:t xml:space="preserve"> &gt; Opdrachtgever = OK</w:t>
            </w:r>
          </w:p>
          <w:p w14:paraId="56489DB4" w14:textId="3457A453" w:rsidR="0063353F" w:rsidRDefault="0063353F" w:rsidP="005D592E">
            <w:pPr>
              <w:pStyle w:val="Lijstalinea"/>
              <w:numPr>
                <w:ilvl w:val="0"/>
                <w:numId w:val="7"/>
              </w:numPr>
            </w:pPr>
            <w:r>
              <w:t xml:space="preserve"> </w:t>
            </w:r>
            <w:r w:rsidR="00AE2F32" w:rsidRPr="00AE2F32">
              <w:t xml:space="preserve">Zzp'er &gt; Onderaannemer, wel vermeld in UEA van </w:t>
            </w:r>
            <w:r w:rsidR="00DD0EF5">
              <w:t>opdrachtnemer</w:t>
            </w:r>
            <w:r w:rsidR="00AE2F32" w:rsidRPr="00AE2F32">
              <w:t xml:space="preserve"> &gt; </w:t>
            </w:r>
            <w:r w:rsidR="00DD0EF5">
              <w:t>opdrachtnemer</w:t>
            </w:r>
            <w:r w:rsidR="00C27888">
              <w:t xml:space="preserve"> </w:t>
            </w:r>
            <w:r>
              <w:t>&gt; Opdrachtgever = OK</w:t>
            </w:r>
          </w:p>
          <w:p w14:paraId="3AD6E8E5" w14:textId="7199A2D4" w:rsidR="0063353F" w:rsidRDefault="00AE2F32" w:rsidP="005D592E">
            <w:pPr>
              <w:pStyle w:val="Lijstalinea"/>
              <w:numPr>
                <w:ilvl w:val="0"/>
                <w:numId w:val="7"/>
              </w:numPr>
            </w:pPr>
            <w:r w:rsidRPr="00AE2F32">
              <w:t xml:space="preserve">Zzp'er &gt; Onderaannemer, niet vermeld in UEA van </w:t>
            </w:r>
            <w:r w:rsidR="00DD0EF5">
              <w:t>opdrachtnemer</w:t>
            </w:r>
            <w:r w:rsidRPr="00AE2F32">
              <w:t xml:space="preserve"> &gt; </w:t>
            </w:r>
            <w:r w:rsidR="00DD0EF5">
              <w:t>opdrachtnemer</w:t>
            </w:r>
            <w:r w:rsidR="00C27888">
              <w:t xml:space="preserve"> </w:t>
            </w:r>
            <w:r w:rsidR="0063353F">
              <w:t>&gt; Opdrachtgever = niet OK</w:t>
            </w:r>
          </w:p>
          <w:p w14:paraId="61B15F3F" w14:textId="063F099B" w:rsidR="0063353F" w:rsidRDefault="00AE2F32" w:rsidP="005D592E">
            <w:pPr>
              <w:pStyle w:val="Lijstalinea"/>
              <w:numPr>
                <w:ilvl w:val="0"/>
                <w:numId w:val="7"/>
              </w:numPr>
            </w:pPr>
            <w:r w:rsidRPr="00AE2F32">
              <w:t xml:space="preserve">Personeel </w:t>
            </w:r>
            <w:r w:rsidR="00CE52D5">
              <w:t>onderneming</w:t>
            </w:r>
            <w:r w:rsidRPr="00AE2F32">
              <w:t xml:space="preserve"> 1, niet vermeld in UEA van </w:t>
            </w:r>
            <w:r w:rsidR="00DD0EF5">
              <w:t>opdrachtnemer</w:t>
            </w:r>
            <w:r w:rsidRPr="00AE2F32">
              <w:t xml:space="preserve"> &gt; </w:t>
            </w:r>
            <w:r w:rsidR="00DD0EF5">
              <w:t>opdrachtnemer</w:t>
            </w:r>
            <w:r w:rsidR="0063353F">
              <w:t xml:space="preserve"> &gt; Opdrachtgever= OK</w:t>
            </w:r>
          </w:p>
          <w:p w14:paraId="6C9FEDB8" w14:textId="3B603183" w:rsidR="0063353F" w:rsidRDefault="00AE2F32" w:rsidP="005D592E">
            <w:pPr>
              <w:pStyle w:val="Lijstalinea"/>
              <w:numPr>
                <w:ilvl w:val="0"/>
                <w:numId w:val="7"/>
              </w:numPr>
            </w:pPr>
            <w:r w:rsidRPr="00AE2F32">
              <w:t>Personee</w:t>
            </w:r>
            <w:r w:rsidR="00057AEE">
              <w:t xml:space="preserve">l </w:t>
            </w:r>
            <w:r w:rsidR="00CE52D5">
              <w:t>onderneming</w:t>
            </w:r>
            <w:r w:rsidRPr="00AE2F32">
              <w:t xml:space="preserve"> 1, niet vermeld in UEA van </w:t>
            </w:r>
            <w:r w:rsidR="00DD0EF5">
              <w:t>opdrachtnemer</w:t>
            </w:r>
            <w:r w:rsidRPr="00AE2F32">
              <w:t xml:space="preserve"> &gt; </w:t>
            </w:r>
            <w:r w:rsidR="00CE52D5">
              <w:t>o</w:t>
            </w:r>
            <w:r w:rsidRPr="00AE2F32">
              <w:t xml:space="preserve">nderaannemer, wel vermeld in UEA van </w:t>
            </w:r>
            <w:r w:rsidR="00DD0EF5">
              <w:t>opdrachtnemer</w:t>
            </w:r>
            <w:r w:rsidRPr="00AE2F32">
              <w:t xml:space="preserve"> &gt; </w:t>
            </w:r>
            <w:r w:rsidR="00DD0EF5">
              <w:t>opdrachtnemer</w:t>
            </w:r>
            <w:r w:rsidR="00C27888">
              <w:t xml:space="preserve"> </w:t>
            </w:r>
            <w:r w:rsidR="0063353F">
              <w:t>&gt; Opdrachtgever = OK</w:t>
            </w:r>
          </w:p>
          <w:p w14:paraId="4E6F9305" w14:textId="74583CE3" w:rsidR="00AE2F32" w:rsidRPr="00AE2F32" w:rsidRDefault="00AE2F32" w:rsidP="005D592E">
            <w:pPr>
              <w:pStyle w:val="Lijstalinea"/>
              <w:numPr>
                <w:ilvl w:val="0"/>
                <w:numId w:val="7"/>
              </w:numPr>
            </w:pPr>
            <w:r w:rsidRPr="00AE2F32">
              <w:t xml:space="preserve">Personeel </w:t>
            </w:r>
            <w:r w:rsidR="00CE52D5">
              <w:t>onderneming</w:t>
            </w:r>
            <w:r w:rsidRPr="00AE2F32">
              <w:t xml:space="preserve"> 1, niet vermeld in UEA van </w:t>
            </w:r>
            <w:r w:rsidR="00DD0EF5">
              <w:t>opdrachtnemer</w:t>
            </w:r>
            <w:r w:rsidRPr="00AE2F32">
              <w:t xml:space="preserve"> &gt; </w:t>
            </w:r>
            <w:r w:rsidR="00CE52D5">
              <w:t>o</w:t>
            </w:r>
            <w:r w:rsidRPr="00AE2F32">
              <w:t xml:space="preserve">nderaannemer, niet vermeld in UEA van </w:t>
            </w:r>
            <w:r w:rsidR="00DD0EF5">
              <w:t>opdrachtnemer</w:t>
            </w:r>
            <w:r w:rsidRPr="00AE2F32">
              <w:t xml:space="preserve"> &gt; </w:t>
            </w:r>
            <w:r w:rsidR="00DD0EF5">
              <w:t>opdrachtnemer</w:t>
            </w:r>
            <w:r w:rsidR="00C27888">
              <w:t xml:space="preserve"> </w:t>
            </w:r>
            <w:r w:rsidRPr="00AE2F32">
              <w:t>&gt; Opdrachtgever = niet OK.</w:t>
            </w:r>
          </w:p>
        </w:tc>
      </w:tr>
      <w:tr w:rsidR="00AE2F32" w:rsidRPr="00AE2F32" w14:paraId="1CABEB75" w14:textId="77777777" w:rsidTr="0033407C">
        <w:trPr>
          <w:trHeight w:val="1291"/>
        </w:trPr>
        <w:tc>
          <w:tcPr>
            <w:tcW w:w="852" w:type="dxa"/>
            <w:shd w:val="clear" w:color="auto" w:fill="auto"/>
            <w:noWrap/>
            <w:hideMark/>
          </w:tcPr>
          <w:p w14:paraId="16A036B0" w14:textId="70380A8A" w:rsidR="00AE2F32" w:rsidRPr="00AE2F32" w:rsidRDefault="00AE2F32" w:rsidP="00F244E1">
            <w:r w:rsidRPr="00AE2F32">
              <w:t>A.27</w:t>
            </w:r>
          </w:p>
        </w:tc>
        <w:tc>
          <w:tcPr>
            <w:tcW w:w="9633" w:type="dxa"/>
            <w:hideMark/>
          </w:tcPr>
          <w:p w14:paraId="1B5EBE01" w14:textId="286684A2" w:rsidR="00AE2F32" w:rsidRPr="00AE2F32" w:rsidRDefault="00A4553C" w:rsidP="00F244E1">
            <w:r>
              <w:t>Opdrachtnemer</w:t>
            </w:r>
            <w:r w:rsidR="00AE2F32" w:rsidRPr="00AE2F32">
              <w:t xml:space="preserve"> heeft kennisgenomen van het Functiegebouw Rijk en het hieraan gerelateerde </w:t>
            </w:r>
            <w:r w:rsidR="00ED20DC">
              <w:t>E-</w:t>
            </w:r>
            <w:proofErr w:type="spellStart"/>
            <w:r w:rsidR="00F60779">
              <w:t>Comp</w:t>
            </w:r>
            <w:r w:rsidR="0054331C">
              <w:t>e</w:t>
            </w:r>
            <w:r w:rsidR="00F60779">
              <w:t>tence</w:t>
            </w:r>
            <w:proofErr w:type="spellEnd"/>
            <w:r w:rsidR="00F60779">
              <w:t xml:space="preserve"> Framework</w:t>
            </w:r>
            <w:r w:rsidR="00AE2F32" w:rsidRPr="00AE2F32">
              <w:t xml:space="preserve"> (</w:t>
            </w:r>
            <w:hyperlink r:id="rId17" w:history="1">
              <w:r w:rsidR="00ED20DC">
                <w:rPr>
                  <w:rStyle w:val="Hyperlink"/>
                </w:rPr>
                <w:t>The e-</w:t>
              </w:r>
              <w:proofErr w:type="spellStart"/>
              <w:r w:rsidR="00ED20DC">
                <w:rPr>
                  <w:rStyle w:val="Hyperlink"/>
                </w:rPr>
                <w:t>Competence</w:t>
              </w:r>
              <w:proofErr w:type="spellEnd"/>
              <w:r w:rsidR="00ED20DC">
                <w:rPr>
                  <w:rStyle w:val="Hyperlink"/>
                </w:rPr>
                <w:t xml:space="preserve"> Framework - ITPE (itprofessionalism.org)</w:t>
              </w:r>
            </w:hyperlink>
            <w:r w:rsidR="00AE2F32" w:rsidRPr="00AE2F32">
              <w:t xml:space="preserve">. </w:t>
            </w:r>
            <w:r>
              <w:t>Opdrachtnemer</w:t>
            </w:r>
            <w:r w:rsidR="00AE2F32" w:rsidRPr="00AE2F32">
              <w:t xml:space="preserve"> houdt tijdens de duur van de </w:t>
            </w:r>
            <w:r w:rsidR="00C33737">
              <w:t>raamovereenkomst</w:t>
            </w:r>
            <w:r w:rsidR="00AE2F32" w:rsidRPr="00AE2F32">
              <w:t xml:space="preserve"> rekening met het wijzigen van de invulling van de hierin opgenomen kwaliteitsprofielen. Deze dienen als basis voor de </w:t>
            </w:r>
            <w:r w:rsidR="000D0444">
              <w:t>Aanvraag</w:t>
            </w:r>
            <w:r w:rsidR="00AE2F32" w:rsidRPr="00AE2F32">
              <w:t xml:space="preserve">, </w:t>
            </w:r>
            <w:r w:rsidR="000D0444">
              <w:t>Offerte</w:t>
            </w:r>
            <w:r w:rsidR="00AE2F32" w:rsidRPr="00AE2F32">
              <w:t>, administratieve verwerking en rapportages en kunnen aangepast worden afhankelijk van de benodigde expertise.</w:t>
            </w:r>
          </w:p>
        </w:tc>
      </w:tr>
      <w:tr w:rsidR="00AE2F32" w:rsidRPr="00AE2F32" w14:paraId="3DD2223B" w14:textId="77777777" w:rsidTr="005D1E7D">
        <w:trPr>
          <w:trHeight w:val="1368"/>
        </w:trPr>
        <w:tc>
          <w:tcPr>
            <w:tcW w:w="852" w:type="dxa"/>
            <w:shd w:val="clear" w:color="auto" w:fill="auto"/>
            <w:noWrap/>
            <w:hideMark/>
          </w:tcPr>
          <w:p w14:paraId="0A7498BC" w14:textId="30F93EBA" w:rsidR="00AE2F32" w:rsidRPr="00AE2F32" w:rsidRDefault="00AE2F32" w:rsidP="00F244E1">
            <w:r w:rsidRPr="00AE2F32">
              <w:t>A.28</w:t>
            </w:r>
          </w:p>
        </w:tc>
        <w:tc>
          <w:tcPr>
            <w:tcW w:w="9633" w:type="dxa"/>
            <w:hideMark/>
          </w:tcPr>
          <w:p w14:paraId="361424BC" w14:textId="1067343E" w:rsidR="00AE2F32" w:rsidRPr="00AE2F32" w:rsidRDefault="00A4553C" w:rsidP="00F244E1">
            <w:r>
              <w:t>Opdrachtnemer</w:t>
            </w:r>
            <w:r w:rsidR="00AE2F32" w:rsidRPr="00AE2F32">
              <w:t xml:space="preserve"> zorgt ervoor dat </w:t>
            </w:r>
            <w:r w:rsidR="007C7CBA">
              <w:t>ICT-Professional</w:t>
            </w:r>
            <w:r w:rsidR="00DD0EF5">
              <w:t>s</w:t>
            </w:r>
            <w:r w:rsidR="00AE2F32" w:rsidRPr="00AE2F32">
              <w:t xml:space="preserve"> zich in geval van ziekte tijdig ziek en weer hersteld melden bij zowel de </w:t>
            </w:r>
            <w:r w:rsidR="007C7CBA">
              <w:t>Deelnemer</w:t>
            </w:r>
            <w:r w:rsidR="00AE2F32" w:rsidRPr="00AE2F32">
              <w:t xml:space="preserve"> waar zij werkzaam zijn als bij </w:t>
            </w:r>
            <w:r w:rsidR="00DD0EF5">
              <w:t>opdrachtnemer</w:t>
            </w:r>
            <w:r w:rsidR="00AE2F32" w:rsidRPr="00AE2F32">
              <w:t xml:space="preserve">. Onder </w:t>
            </w:r>
            <w:r w:rsidR="004C24F8">
              <w:t>’</w:t>
            </w:r>
            <w:r w:rsidR="00AE2F32" w:rsidRPr="00AE2F32">
              <w:t>tijdig ziek en weer hersteld melden</w:t>
            </w:r>
            <w:r w:rsidR="004C24F8">
              <w:t>’</w:t>
            </w:r>
            <w:r w:rsidR="00AE2F32" w:rsidRPr="00AE2F32">
              <w:t xml:space="preserve"> wordt verstaan: dezelfde ochtend voor 9.00 uur (telefonisch). Op initiatief van de </w:t>
            </w:r>
            <w:r w:rsidR="007C7CBA">
              <w:t>Deelnemer</w:t>
            </w:r>
            <w:r w:rsidR="00AE2F32" w:rsidRPr="00AE2F32">
              <w:t xml:space="preserve"> kunnen met </w:t>
            </w:r>
            <w:r w:rsidR="00DD0EF5">
              <w:t>opdrachtnemer</w:t>
            </w:r>
            <w:r w:rsidR="00AE2F32" w:rsidRPr="00AE2F32">
              <w:t xml:space="preserve"> in het Dossier Afspraken en Procedures (DAP) aanvullende of afwijkende afspraken gemaakt worden over de uiterste tijd waarop ziek- en herstelmelding plaats dient te vinden.</w:t>
            </w:r>
          </w:p>
        </w:tc>
      </w:tr>
      <w:tr w:rsidR="00AE2F32" w:rsidRPr="00AE2F32" w14:paraId="42BDEC2F" w14:textId="77777777" w:rsidTr="005D1E7D">
        <w:trPr>
          <w:trHeight w:val="727"/>
        </w:trPr>
        <w:tc>
          <w:tcPr>
            <w:tcW w:w="852" w:type="dxa"/>
            <w:shd w:val="clear" w:color="auto" w:fill="auto"/>
            <w:noWrap/>
            <w:hideMark/>
          </w:tcPr>
          <w:p w14:paraId="4177F46B" w14:textId="3D6AEA18" w:rsidR="00AE2F32" w:rsidRPr="00AE2F32" w:rsidRDefault="00AE2F32" w:rsidP="00F244E1">
            <w:r w:rsidRPr="00AE2F32">
              <w:t>A.29</w:t>
            </w:r>
          </w:p>
        </w:tc>
        <w:tc>
          <w:tcPr>
            <w:tcW w:w="9633" w:type="dxa"/>
            <w:hideMark/>
          </w:tcPr>
          <w:p w14:paraId="31E8958C" w14:textId="14608938" w:rsidR="00AE2F32" w:rsidRPr="00AE2F32" w:rsidRDefault="00AE2F32" w:rsidP="00F244E1">
            <w:r w:rsidRPr="00AE2F32">
              <w:t xml:space="preserve">In geval van ziekte van een </w:t>
            </w:r>
            <w:r w:rsidR="007C7CBA">
              <w:t>ICT-Professional</w:t>
            </w:r>
            <w:r w:rsidRPr="00AE2F32">
              <w:t xml:space="preserve"> die naar verwachting langer duurt of gaat duren dan 5 werkdagen</w:t>
            </w:r>
            <w:r w:rsidR="00975854">
              <w:t>,</w:t>
            </w:r>
            <w:r w:rsidRPr="00AE2F32">
              <w:t xml:space="preserve"> treden </w:t>
            </w:r>
            <w:r w:rsidR="007C7CBA">
              <w:t>Deelnemer</w:t>
            </w:r>
            <w:r w:rsidRPr="00AE2F32">
              <w:t xml:space="preserve"> en </w:t>
            </w:r>
            <w:r w:rsidR="00DD0EF5">
              <w:t>opdrachtnemer</w:t>
            </w:r>
            <w:r w:rsidRPr="00AE2F32">
              <w:t xml:space="preserve"> binnen </w:t>
            </w:r>
            <w:r w:rsidR="004C24F8">
              <w:t>twee (</w:t>
            </w:r>
            <w:r w:rsidRPr="00AE2F32">
              <w:t>2</w:t>
            </w:r>
            <w:r w:rsidR="004C24F8">
              <w:t>)</w:t>
            </w:r>
            <w:r w:rsidRPr="00AE2F32">
              <w:t xml:space="preserve"> werkdagen na aanvang van de ziekte met elkaar in overleg over de verwachte duur van de ziekte en eventuele oplossingen. </w:t>
            </w:r>
          </w:p>
        </w:tc>
      </w:tr>
      <w:tr w:rsidR="00AE2F32" w:rsidRPr="00AE2F32" w14:paraId="4F841658" w14:textId="77777777" w:rsidTr="005D1E7D">
        <w:trPr>
          <w:trHeight w:val="440"/>
        </w:trPr>
        <w:tc>
          <w:tcPr>
            <w:tcW w:w="852" w:type="dxa"/>
            <w:shd w:val="clear" w:color="auto" w:fill="auto"/>
            <w:noWrap/>
            <w:hideMark/>
          </w:tcPr>
          <w:p w14:paraId="0B1A9621" w14:textId="49A35DA1" w:rsidR="00AE2F32" w:rsidRPr="00AE2F32" w:rsidRDefault="00AE2F32" w:rsidP="00F244E1">
            <w:r w:rsidRPr="00AE2F32">
              <w:t>A.30</w:t>
            </w:r>
          </w:p>
        </w:tc>
        <w:tc>
          <w:tcPr>
            <w:tcW w:w="9633" w:type="dxa"/>
            <w:hideMark/>
          </w:tcPr>
          <w:p w14:paraId="15FE154E" w14:textId="132B263B" w:rsidR="00AE2F32" w:rsidRPr="00AE2F32" w:rsidRDefault="00A4553C" w:rsidP="00F244E1">
            <w:r>
              <w:t>Opdrachtnemer</w:t>
            </w:r>
            <w:r w:rsidR="00AE2F32" w:rsidRPr="00AE2F32">
              <w:t xml:space="preserve"> verzorgt in geval van ziekte van de </w:t>
            </w:r>
            <w:r w:rsidR="007C7CBA">
              <w:t>ICT-Professional</w:t>
            </w:r>
            <w:r w:rsidR="00AE2F32" w:rsidRPr="00AE2F32">
              <w:t xml:space="preserve"> de verdere begeleiding van de </w:t>
            </w:r>
            <w:r w:rsidR="007C7CBA">
              <w:t>ICT-Professional</w:t>
            </w:r>
            <w:r w:rsidR="00AE2F32" w:rsidRPr="00AE2F32">
              <w:t xml:space="preserve"> en voert voor zover van toepassing de relevante (sociale) wetgeving uit. </w:t>
            </w:r>
          </w:p>
        </w:tc>
      </w:tr>
      <w:tr w:rsidR="00AE2F32" w:rsidRPr="00AE2F32" w14:paraId="42B5231C" w14:textId="77777777" w:rsidTr="0033407C">
        <w:trPr>
          <w:trHeight w:val="1015"/>
        </w:trPr>
        <w:tc>
          <w:tcPr>
            <w:tcW w:w="852" w:type="dxa"/>
            <w:shd w:val="clear" w:color="auto" w:fill="auto"/>
            <w:noWrap/>
            <w:hideMark/>
          </w:tcPr>
          <w:p w14:paraId="195A12FA" w14:textId="1B4BCB33" w:rsidR="00AE2F32" w:rsidRPr="00AE2F32" w:rsidRDefault="00AE2F32" w:rsidP="00F244E1">
            <w:r w:rsidRPr="00AE2F32">
              <w:lastRenderedPageBreak/>
              <w:t>A.31</w:t>
            </w:r>
          </w:p>
        </w:tc>
        <w:tc>
          <w:tcPr>
            <w:tcW w:w="9633" w:type="dxa"/>
            <w:hideMark/>
          </w:tcPr>
          <w:p w14:paraId="2F96AE9A" w14:textId="1AAEBB95" w:rsidR="00AE2F32" w:rsidRPr="00AE2F32" w:rsidRDefault="00AE2F32" w:rsidP="00F244E1">
            <w:r w:rsidRPr="00AE2F32">
              <w:t xml:space="preserve">Behoudens in geval van overwerk of consignatiedienst van een </w:t>
            </w:r>
            <w:r w:rsidR="007C7CBA">
              <w:t>ICT-Professional</w:t>
            </w:r>
            <w:r w:rsidRPr="00AE2F32">
              <w:t xml:space="preserve">, waarvoor de </w:t>
            </w:r>
            <w:r w:rsidR="007C7CBA">
              <w:t>Deelnemer</w:t>
            </w:r>
            <w:r w:rsidRPr="00AE2F32">
              <w:t xml:space="preserve"> separate toestemming heeft verleend, mag een </w:t>
            </w:r>
            <w:r w:rsidR="007C7CBA">
              <w:t>ICT-Professional</w:t>
            </w:r>
            <w:r w:rsidRPr="00AE2F32">
              <w:t xml:space="preserve"> op feestdagen, blokdagen of door de </w:t>
            </w:r>
            <w:r w:rsidR="007C7CBA">
              <w:t>Deelnemer</w:t>
            </w:r>
            <w:r w:rsidRPr="00AE2F32">
              <w:t xml:space="preserve"> aangewezen bijzondere verlofdagen geen werkzaamheden voor de </w:t>
            </w:r>
            <w:r w:rsidR="007C7CBA">
              <w:t>Deelnemer</w:t>
            </w:r>
            <w:r w:rsidR="00C27888">
              <w:t xml:space="preserve">  </w:t>
            </w:r>
            <w:r w:rsidRPr="00AE2F32">
              <w:t xml:space="preserve">verrichten die voor vergoeding door de </w:t>
            </w:r>
            <w:r w:rsidR="007C7CBA">
              <w:t>Deelnemer</w:t>
            </w:r>
            <w:r w:rsidRPr="00AE2F32">
              <w:t xml:space="preserve"> in aanmerking komen. </w:t>
            </w:r>
          </w:p>
        </w:tc>
      </w:tr>
      <w:tr w:rsidR="00AE2F32" w:rsidRPr="00AE2F32" w14:paraId="74A824B3" w14:textId="77777777" w:rsidTr="005D1E7D">
        <w:trPr>
          <w:trHeight w:val="436"/>
        </w:trPr>
        <w:tc>
          <w:tcPr>
            <w:tcW w:w="852" w:type="dxa"/>
            <w:shd w:val="clear" w:color="auto" w:fill="auto"/>
            <w:noWrap/>
            <w:hideMark/>
          </w:tcPr>
          <w:p w14:paraId="3A10C8DB" w14:textId="45BF119C" w:rsidR="00AE2F32" w:rsidRPr="00AE2F32" w:rsidRDefault="00AE2F32" w:rsidP="00F244E1">
            <w:r w:rsidRPr="00AE2F32">
              <w:t>A.32</w:t>
            </w:r>
          </w:p>
        </w:tc>
        <w:tc>
          <w:tcPr>
            <w:tcW w:w="9633" w:type="dxa"/>
            <w:hideMark/>
          </w:tcPr>
          <w:p w14:paraId="30F651AD" w14:textId="23D69695" w:rsidR="00AE2F32" w:rsidRPr="00AE2F32" w:rsidRDefault="00AE2F32" w:rsidP="00F244E1">
            <w:r w:rsidRPr="00AE2F32">
              <w:t xml:space="preserve">De </w:t>
            </w:r>
            <w:r w:rsidR="007C7CBA">
              <w:t>ICT-Professional</w:t>
            </w:r>
            <w:r w:rsidRPr="00AE2F32">
              <w:t xml:space="preserve"> is beschikbaar voor de uitvoering van de Nadere </w:t>
            </w:r>
            <w:r w:rsidR="002F5B78">
              <w:t>Overeenkomst</w:t>
            </w:r>
            <w:r w:rsidRPr="00AE2F32">
              <w:t xml:space="preserve"> gedurende de periode die is aangegeven in de Aanvraag.</w:t>
            </w:r>
          </w:p>
        </w:tc>
      </w:tr>
      <w:tr w:rsidR="00AE2F32" w:rsidRPr="00AE2F32" w14:paraId="4C4ED54D" w14:textId="77777777" w:rsidTr="005D1E7D">
        <w:trPr>
          <w:trHeight w:val="1140"/>
        </w:trPr>
        <w:tc>
          <w:tcPr>
            <w:tcW w:w="852" w:type="dxa"/>
            <w:shd w:val="clear" w:color="auto" w:fill="auto"/>
            <w:noWrap/>
            <w:hideMark/>
          </w:tcPr>
          <w:p w14:paraId="7194D279" w14:textId="4E135C59" w:rsidR="00AE2F32" w:rsidRPr="00AE2F32" w:rsidRDefault="00AE2F32" w:rsidP="00F244E1">
            <w:r w:rsidRPr="00AE2F32">
              <w:t>A.33</w:t>
            </w:r>
          </w:p>
        </w:tc>
        <w:tc>
          <w:tcPr>
            <w:tcW w:w="9633" w:type="dxa"/>
            <w:hideMark/>
          </w:tcPr>
          <w:p w14:paraId="755B5813" w14:textId="62AB0A35" w:rsidR="00AE2F32" w:rsidRPr="00AE2F32" w:rsidRDefault="00AE2F32" w:rsidP="00F244E1">
            <w:r w:rsidRPr="00AE2F32">
              <w:t xml:space="preserve">Voor het eindigen van de Nadere </w:t>
            </w:r>
            <w:r w:rsidR="002F5B78">
              <w:t>Overeenkomst</w:t>
            </w:r>
            <w:r w:rsidRPr="00AE2F32">
              <w:t xml:space="preserve"> (inclusief eventuele verlengingen) draagt de </w:t>
            </w:r>
            <w:r w:rsidR="007C7CBA">
              <w:t>ICT-Professional</w:t>
            </w:r>
            <w:r w:rsidRPr="00AE2F32">
              <w:t xml:space="preserve"> alle relevante informatie die is verzameld en/of ontwikkeld tijdens diens inhuurperiode over aan de </w:t>
            </w:r>
            <w:r w:rsidR="007C7CBA">
              <w:t>Deelnemer</w:t>
            </w:r>
            <w:r w:rsidRPr="00AE2F32">
              <w:t xml:space="preserve">. De </w:t>
            </w:r>
            <w:r w:rsidR="007C7CBA">
              <w:t>ICT-Professional</w:t>
            </w:r>
            <w:r w:rsidRPr="00AE2F32">
              <w:t xml:space="preserve"> maakt tijdig afspraken met diens leidinggevende bij </w:t>
            </w:r>
            <w:r w:rsidR="007C7CBA">
              <w:t>Deelnemer</w:t>
            </w:r>
            <w:r w:rsidRPr="00AE2F32">
              <w:t xml:space="preserve"> omtrent benodigde maatregelen voor kennisoverdracht en borging van de continuïteit van de dienstverlening.</w:t>
            </w:r>
          </w:p>
        </w:tc>
      </w:tr>
      <w:tr w:rsidR="008F5724" w:rsidRPr="00AE2F32" w14:paraId="2B4D5E60" w14:textId="77777777" w:rsidTr="005D1E7D">
        <w:trPr>
          <w:trHeight w:val="661"/>
        </w:trPr>
        <w:tc>
          <w:tcPr>
            <w:tcW w:w="852" w:type="dxa"/>
            <w:shd w:val="clear" w:color="auto" w:fill="auto"/>
            <w:noWrap/>
          </w:tcPr>
          <w:p w14:paraId="0759C351" w14:textId="5572F125" w:rsidR="008F5724" w:rsidRPr="00AE2F32" w:rsidRDefault="008F5724" w:rsidP="00F244E1">
            <w:r w:rsidRPr="00AE2F32">
              <w:t>A.34</w:t>
            </w:r>
          </w:p>
        </w:tc>
        <w:tc>
          <w:tcPr>
            <w:tcW w:w="9633" w:type="dxa"/>
          </w:tcPr>
          <w:p w14:paraId="19A6B3D3" w14:textId="2167A18E" w:rsidR="008F5724" w:rsidRPr="00AE2F32" w:rsidRDefault="008F5724" w:rsidP="00F244E1">
            <w:r w:rsidRPr="00AE2F32">
              <w:t xml:space="preserve">De </w:t>
            </w:r>
            <w:r w:rsidR="007C7CBA">
              <w:t>ICT-Professional</w:t>
            </w:r>
            <w:r w:rsidRPr="00AE2F32">
              <w:t xml:space="preserve"> dient te beschikken over een mobiele telefoon. </w:t>
            </w:r>
            <w:r w:rsidR="007C7CBA">
              <w:t>ICT-Professional</w:t>
            </w:r>
            <w:r w:rsidRPr="00AE2F32">
              <w:t xml:space="preserve"> en </w:t>
            </w:r>
            <w:r w:rsidR="00DD0EF5">
              <w:t>opdrachtnemer</w:t>
            </w:r>
            <w:r w:rsidRPr="00AE2F32">
              <w:t xml:space="preserve"> gaan er mee akkoord dat het mobiele telefoonnummer beschikbaar is voor</w:t>
            </w:r>
            <w:r>
              <w:t xml:space="preserve"> </w:t>
            </w:r>
            <w:r w:rsidRPr="00AE2F32">
              <w:t xml:space="preserve">de </w:t>
            </w:r>
            <w:r w:rsidR="007C7CBA">
              <w:t>Deelnemer</w:t>
            </w:r>
            <w:r w:rsidRPr="00AE2F32">
              <w:t xml:space="preserve">. De kosten voor de mobiele telefoon en het gebruik hiervan worden niet door de </w:t>
            </w:r>
            <w:r w:rsidR="007C7CBA">
              <w:t>Deelnemer</w:t>
            </w:r>
            <w:r w:rsidRPr="00AE2F32">
              <w:t xml:space="preserve"> vergoed</w:t>
            </w:r>
            <w:r>
              <w:t>.</w:t>
            </w:r>
            <w:r w:rsidR="002A095F">
              <w:t xml:space="preserve"> </w:t>
            </w:r>
            <w:r w:rsidR="002A095F" w:rsidRPr="002A095F">
              <w:t xml:space="preserve">Deelnemer verwacht van de ICT-Professional dat deze zelf zorgdraagt voor eigen </w:t>
            </w:r>
            <w:proofErr w:type="spellStart"/>
            <w:r w:rsidR="002A095F" w:rsidRPr="002A095F">
              <w:t>devices</w:t>
            </w:r>
            <w:proofErr w:type="spellEnd"/>
            <w:r w:rsidR="002A095F" w:rsidRPr="002A095F">
              <w:t xml:space="preserve"> om zich toegang te verschaffen tot de ICT werkplek van Deelnemer. Opdrachtnemer en/of de ICT-Professional stemt met Deelnemer tijdig af over een oplossing als de ICT-professional om moverende reden geen eigen </w:t>
            </w:r>
            <w:proofErr w:type="spellStart"/>
            <w:r w:rsidR="002A095F" w:rsidRPr="002A095F">
              <w:t>devices</w:t>
            </w:r>
            <w:proofErr w:type="spellEnd"/>
            <w:r w:rsidR="002A095F" w:rsidRPr="002A095F">
              <w:t xml:space="preserve"> kan inzetten die nodig zijn voor zijn werkzaamheden voor Deelnemer’.</w:t>
            </w:r>
          </w:p>
        </w:tc>
      </w:tr>
      <w:tr w:rsidR="00AE2F32" w:rsidRPr="00AE2F32" w14:paraId="02D00003" w14:textId="77777777" w:rsidTr="005D1E7D">
        <w:trPr>
          <w:trHeight w:val="2268"/>
        </w:trPr>
        <w:tc>
          <w:tcPr>
            <w:tcW w:w="852" w:type="dxa"/>
            <w:shd w:val="clear" w:color="auto" w:fill="auto"/>
            <w:noWrap/>
            <w:hideMark/>
          </w:tcPr>
          <w:p w14:paraId="522A4F9B" w14:textId="113DE806" w:rsidR="00AE2F32" w:rsidRPr="00AE2F32" w:rsidRDefault="00AE2F32" w:rsidP="00F244E1">
            <w:r w:rsidRPr="00AE2F32">
              <w:t>A.35</w:t>
            </w:r>
          </w:p>
        </w:tc>
        <w:tc>
          <w:tcPr>
            <w:tcW w:w="9633" w:type="dxa"/>
            <w:shd w:val="clear" w:color="auto" w:fill="auto"/>
            <w:hideMark/>
          </w:tcPr>
          <w:p w14:paraId="673DD7F5" w14:textId="77777777" w:rsidR="00725007" w:rsidRDefault="00725007" w:rsidP="00725007">
            <w:r>
              <w:t>Deelnemer is gerechtigd Nadere Overeenkomsten tussentijds en kosteloos op te zeggen met inachtneming van de volgende minimale opzegtermijnen:</w:t>
            </w:r>
          </w:p>
          <w:p w14:paraId="4A92B1C3" w14:textId="77777777" w:rsidR="00725007" w:rsidRDefault="00725007" w:rsidP="00725007">
            <w:r>
              <w:t>•</w:t>
            </w:r>
            <w:r>
              <w:tab/>
              <w:t>Aantal door ICT-Professional gewerkte weken op grond van Nadere Overeenkomst is minder dan zesentwintig (26): de minimale opzegtermijn voor Deelnemer is veertien (14) kalenderdagen tegen de eerstvolgende werkdag;</w:t>
            </w:r>
          </w:p>
          <w:p w14:paraId="78BA64EC" w14:textId="77777777" w:rsidR="00725007" w:rsidRDefault="00725007" w:rsidP="00725007">
            <w:r>
              <w:t>•</w:t>
            </w:r>
            <w:r>
              <w:tab/>
              <w:t xml:space="preserve">Aantal door ICT-Professional gewerkte weken op grond van Nadere Overeenkomst is 26 of meer: de minimale opzegtermijn voor Deelnemer is één (1) maand   startend op de eerstvolgende werkdag. Deelnemer meldt een (voorgenomen) opzegging zo spoedig mogelijk  aan opdrachtnemer. </w:t>
            </w:r>
          </w:p>
          <w:p w14:paraId="21BE9ED5" w14:textId="77777777" w:rsidR="00725007" w:rsidRDefault="00725007" w:rsidP="00725007">
            <w:r>
              <w:t>Hiervan zal alleen gebruik worden gemaakt als er sprake is van omstandigheden die naar redelijkheid en billijkheid een tussentijdse beëindiging rechtvaardigen. Deelnemer zal in geval van een tussentijdse beëindiging de opzegging met reden omkleden.</w:t>
            </w:r>
          </w:p>
          <w:p w14:paraId="35F13D78" w14:textId="28E016D7" w:rsidR="00997063" w:rsidRPr="00AE2F32" w:rsidRDefault="00725007" w:rsidP="00725007">
            <w:r>
              <w:t>Omstandigheden, die een tussentijdse beëindiging kunnen rechtvaardigen kunnen van politiek/bestuurlijke of financiële aard zijn, die ertoe leiden dat voortzetting van de inzet in de oorspronkelijke vorm of de inzet van de betreffende ICT-Professional naar redelijkheid en billijkheid niet meer reëel is voor Deelnemer.</w:t>
            </w:r>
          </w:p>
        </w:tc>
      </w:tr>
      <w:tr w:rsidR="0067317D" w:rsidRPr="00AE2F32" w14:paraId="71E46556" w14:textId="77777777" w:rsidTr="005D1E7D">
        <w:trPr>
          <w:trHeight w:val="876"/>
        </w:trPr>
        <w:tc>
          <w:tcPr>
            <w:tcW w:w="852" w:type="dxa"/>
            <w:shd w:val="clear" w:color="auto" w:fill="auto"/>
            <w:noWrap/>
          </w:tcPr>
          <w:p w14:paraId="760401FF" w14:textId="1E71EF02" w:rsidR="0067317D" w:rsidRPr="00AE2F32" w:rsidRDefault="0067317D" w:rsidP="00F244E1">
            <w:r>
              <w:t>A.35.1</w:t>
            </w:r>
          </w:p>
        </w:tc>
        <w:tc>
          <w:tcPr>
            <w:tcW w:w="9633" w:type="dxa"/>
            <w:shd w:val="clear" w:color="auto" w:fill="auto"/>
          </w:tcPr>
          <w:p w14:paraId="6D66518F" w14:textId="0BDCF484" w:rsidR="0067317D" w:rsidRDefault="0067317D" w:rsidP="0067317D">
            <w:r>
              <w:t xml:space="preserve">Als een </w:t>
            </w:r>
            <w:r w:rsidR="007C7CBA">
              <w:t>Deelnemer</w:t>
            </w:r>
            <w:r>
              <w:t xml:space="preserve"> een </w:t>
            </w:r>
            <w:r w:rsidR="007C7CBA">
              <w:t>ICT-Professional</w:t>
            </w:r>
            <w:r>
              <w:t xml:space="preserve"> inhuurt op basis van een Nadere Overeenkomst met een looptijd voor de duur van een project, geldt </w:t>
            </w:r>
            <w:r w:rsidR="00730E85">
              <w:rPr>
                <w:szCs w:val="18"/>
              </w:rPr>
              <w:t xml:space="preserve">dat </w:t>
            </w:r>
            <w:r w:rsidR="007C7CBA">
              <w:rPr>
                <w:szCs w:val="18"/>
              </w:rPr>
              <w:t>Deelnemer</w:t>
            </w:r>
            <w:r w:rsidR="00730E85">
              <w:rPr>
                <w:szCs w:val="18"/>
              </w:rPr>
              <w:t xml:space="preserve"> in de </w:t>
            </w:r>
            <w:r w:rsidR="007C7CBA">
              <w:rPr>
                <w:szCs w:val="18"/>
              </w:rPr>
              <w:t>Aanvra</w:t>
            </w:r>
            <w:r w:rsidR="00730E85">
              <w:rPr>
                <w:szCs w:val="18"/>
              </w:rPr>
              <w:t xml:space="preserve">ag of Nadere Overeenkomst specificeert op basis van welke aspecten/criteria een project of de werkzaamheden voor de </w:t>
            </w:r>
            <w:r w:rsidR="007C7CBA">
              <w:rPr>
                <w:szCs w:val="18"/>
              </w:rPr>
              <w:t>ICT-Professional</w:t>
            </w:r>
            <w:r w:rsidR="00730E85">
              <w:rPr>
                <w:szCs w:val="18"/>
              </w:rPr>
              <w:t>s als afgerond wordt beschouwd</w:t>
            </w:r>
            <w:r>
              <w:t xml:space="preserve">. </w:t>
            </w:r>
            <w:r w:rsidR="007C7CBA">
              <w:rPr>
                <w:szCs w:val="18"/>
              </w:rPr>
              <w:t>Deelnemer</w:t>
            </w:r>
            <w:r w:rsidR="00730E85">
              <w:rPr>
                <w:szCs w:val="18"/>
              </w:rPr>
              <w:t xml:space="preserve"> kan een indicatieve einddatum opnemen in de Nadere </w:t>
            </w:r>
            <w:r w:rsidR="007C7CBA">
              <w:rPr>
                <w:szCs w:val="18"/>
              </w:rPr>
              <w:t>O</w:t>
            </w:r>
            <w:r w:rsidR="00730E85">
              <w:rPr>
                <w:szCs w:val="18"/>
              </w:rPr>
              <w:t xml:space="preserve">vereenkomst, maar is daartoe niet verplicht. Een indicatieve einddatum bindt </w:t>
            </w:r>
            <w:r w:rsidR="007C7CBA">
              <w:rPr>
                <w:szCs w:val="18"/>
              </w:rPr>
              <w:t>Deelnemer</w:t>
            </w:r>
            <w:r w:rsidR="00730E85">
              <w:rPr>
                <w:szCs w:val="18"/>
              </w:rPr>
              <w:t xml:space="preserve"> niet</w:t>
            </w:r>
            <w:r>
              <w:t>.</w:t>
            </w:r>
          </w:p>
          <w:p w14:paraId="1C63DC12" w14:textId="4840FF79" w:rsidR="00192B8D" w:rsidRDefault="00192B8D" w:rsidP="0067317D">
            <w:r>
              <w:rPr>
                <w:szCs w:val="18"/>
              </w:rPr>
              <w:t xml:space="preserve">De Nadere Overeenkomst en daarmee de inzet van de </w:t>
            </w:r>
            <w:r w:rsidR="007C7CBA">
              <w:rPr>
                <w:szCs w:val="18"/>
              </w:rPr>
              <w:t>ICT-Professional</w:t>
            </w:r>
            <w:r>
              <w:rPr>
                <w:szCs w:val="18"/>
              </w:rPr>
              <w:t xml:space="preserve"> eindigt door middel van een schriftelijke mededeling van </w:t>
            </w:r>
            <w:r w:rsidR="007C7CBA">
              <w:rPr>
                <w:szCs w:val="18"/>
              </w:rPr>
              <w:t>Deelnemer</w:t>
            </w:r>
            <w:r>
              <w:rPr>
                <w:szCs w:val="18"/>
              </w:rPr>
              <w:t xml:space="preserve"> aan </w:t>
            </w:r>
            <w:r w:rsidR="00990001">
              <w:rPr>
                <w:szCs w:val="18"/>
              </w:rPr>
              <w:t>o</w:t>
            </w:r>
            <w:r>
              <w:rPr>
                <w:szCs w:val="18"/>
              </w:rPr>
              <w:t xml:space="preserve">pdrachtnemer waaruit op transparante en objectieve wijze blijkt dat en per wanneer het betreffende project is c.q. de werkzaamheden van de </w:t>
            </w:r>
            <w:r w:rsidR="007C7CBA">
              <w:rPr>
                <w:szCs w:val="18"/>
              </w:rPr>
              <w:t>ICT-Professional</w:t>
            </w:r>
            <w:r>
              <w:rPr>
                <w:szCs w:val="18"/>
              </w:rPr>
              <w:t xml:space="preserve"> in het project zijn afgerond.</w:t>
            </w:r>
          </w:p>
          <w:p w14:paraId="1DD75AFD" w14:textId="04C94301" w:rsidR="00192B8D" w:rsidRDefault="00192B8D" w:rsidP="00192B8D">
            <w:pPr>
              <w:rPr>
                <w:szCs w:val="18"/>
              </w:rPr>
            </w:pPr>
            <w:r>
              <w:rPr>
                <w:szCs w:val="18"/>
              </w:rPr>
              <w:t xml:space="preserve">Tussentijds beëindigen van de Nadere Overeenkomst (met een looptijd van duur van het project) door </w:t>
            </w:r>
            <w:r w:rsidR="007C7CBA">
              <w:rPr>
                <w:szCs w:val="18"/>
              </w:rPr>
              <w:t>Deelnemer</w:t>
            </w:r>
            <w:r>
              <w:rPr>
                <w:szCs w:val="18"/>
              </w:rPr>
              <w:t xml:space="preserve"> is mogelijk indien zich omstandigheden voordoen, die naar redelijkheid en billijkheid een tussentijdse beëindiging rechtvaardigen</w:t>
            </w:r>
            <w:r w:rsidRPr="00192B8D">
              <w:rPr>
                <w:szCs w:val="18"/>
              </w:rPr>
              <w:t xml:space="preserve">. </w:t>
            </w:r>
            <w:r w:rsidRPr="00E46357">
              <w:rPr>
                <w:szCs w:val="18"/>
              </w:rPr>
              <w:t xml:space="preserve">Omstandigheden, die een tussentijdse beëindiging kunnen rechtvaardigen kunnen van politiek/bestuurlijke of financiële aard zijn, die ertoe leiden dat voortzetting van de inzet in de oorspronkelijke vorm of de inzet van de betreffende </w:t>
            </w:r>
            <w:r w:rsidR="007C7CBA">
              <w:rPr>
                <w:szCs w:val="18"/>
              </w:rPr>
              <w:t>ICT-Professional</w:t>
            </w:r>
            <w:r w:rsidRPr="00E46357">
              <w:rPr>
                <w:szCs w:val="18"/>
              </w:rPr>
              <w:t xml:space="preserve"> naar redelijkheid en billijkheid niet meer </w:t>
            </w:r>
            <w:r w:rsidRPr="00192B8D">
              <w:rPr>
                <w:szCs w:val="18"/>
              </w:rPr>
              <w:t xml:space="preserve">reëel is voor </w:t>
            </w:r>
            <w:r w:rsidR="007C7CBA">
              <w:rPr>
                <w:szCs w:val="18"/>
              </w:rPr>
              <w:t>Deelnemer</w:t>
            </w:r>
            <w:r>
              <w:rPr>
                <w:szCs w:val="18"/>
              </w:rPr>
              <w:t>.</w:t>
            </w:r>
          </w:p>
          <w:p w14:paraId="06685140" w14:textId="29F36607" w:rsidR="00192B8D" w:rsidRDefault="00192B8D" w:rsidP="0067317D">
            <w:r>
              <w:rPr>
                <w:szCs w:val="18"/>
              </w:rPr>
              <w:t>Als het gehele project eerder dan oorspronkelijk beoogd wordt beëindigd of is afgerond, zal de Nadere Overeenkomst uiteraard ook eindigen zonder dat sprake is van een tussentijdse beëindiging.</w:t>
            </w:r>
            <w:r w:rsidR="0067317D">
              <w:t xml:space="preserve"> </w:t>
            </w:r>
          </w:p>
          <w:p w14:paraId="12CD87EE" w14:textId="73F735B0" w:rsidR="0067317D" w:rsidRDefault="0067317D" w:rsidP="0067317D">
            <w:r>
              <w:t xml:space="preserve">Bij tussentijdse beëindiging hanteert </w:t>
            </w:r>
            <w:r w:rsidR="007C7CBA">
              <w:t>Deelnemer</w:t>
            </w:r>
            <w:r>
              <w:t xml:space="preserve"> </w:t>
            </w:r>
            <w:r w:rsidR="00192B8D">
              <w:t xml:space="preserve">in beginsel </w:t>
            </w:r>
            <w:r>
              <w:t>de minimale opzegtermijn zoals weergegeven in eis A.35</w:t>
            </w:r>
            <w:r w:rsidR="00192B8D">
              <w:t xml:space="preserve">, </w:t>
            </w:r>
            <w:r w:rsidR="00192B8D">
              <w:rPr>
                <w:szCs w:val="18"/>
              </w:rPr>
              <w:t>tenzij gelet op de omstandigheden een andere termijn naar redelijkheid en billijkheid meer gerechtvaardigd is</w:t>
            </w:r>
            <w:r>
              <w:t xml:space="preserve">. Opdrachtnemer heeft de optie om een Nadere </w:t>
            </w:r>
            <w:r w:rsidR="00990001">
              <w:t>O</w:t>
            </w:r>
            <w:r>
              <w:t>vereenkomst met een looptijd voor de duur van het project tussentijds te beëindigen met inachtneming van een minimale opzegtermijn van 2 maanden.</w:t>
            </w:r>
          </w:p>
        </w:tc>
      </w:tr>
      <w:tr w:rsidR="00AE2F32" w:rsidRPr="00AE2F32" w14:paraId="11C39707" w14:textId="77777777" w:rsidTr="005D1E7D">
        <w:trPr>
          <w:trHeight w:val="876"/>
        </w:trPr>
        <w:tc>
          <w:tcPr>
            <w:tcW w:w="852" w:type="dxa"/>
            <w:shd w:val="clear" w:color="auto" w:fill="auto"/>
            <w:noWrap/>
            <w:hideMark/>
          </w:tcPr>
          <w:p w14:paraId="009D1749" w14:textId="25D068EA" w:rsidR="00AE2F32" w:rsidRPr="00AE2F32" w:rsidRDefault="00AE2F32" w:rsidP="00F244E1">
            <w:r w:rsidRPr="00AE2F32">
              <w:lastRenderedPageBreak/>
              <w:t>A.36</w:t>
            </w:r>
            <w:r w:rsidR="00512254">
              <w:t xml:space="preserve"> </w:t>
            </w:r>
          </w:p>
        </w:tc>
        <w:tc>
          <w:tcPr>
            <w:tcW w:w="9633" w:type="dxa"/>
            <w:hideMark/>
          </w:tcPr>
          <w:p w14:paraId="2592F4BC" w14:textId="737915AE" w:rsidR="00AE2F32" w:rsidRPr="00AE2F32" w:rsidRDefault="00FE5C5B" w:rsidP="00F244E1">
            <w:r>
              <w:t xml:space="preserve">Indien de Nadere Overeenkomst een verlengingsoptie bevat geldt dat </w:t>
            </w:r>
            <w:r w:rsidR="007C7CBA">
              <w:t>Deelnemer</w:t>
            </w:r>
            <w:r w:rsidR="00AE2F32" w:rsidRPr="00AE2F32">
              <w:t xml:space="preserve"> </w:t>
            </w:r>
            <w:r>
              <w:t xml:space="preserve">zijn </w:t>
            </w:r>
            <w:r w:rsidR="00AE2F32" w:rsidRPr="00AE2F32">
              <w:t xml:space="preserve">beslissing </w:t>
            </w:r>
            <w:r>
              <w:t xml:space="preserve">om wel of niet </w:t>
            </w:r>
            <w:r w:rsidR="00AE2F32" w:rsidRPr="00AE2F32">
              <w:t xml:space="preserve">tot verlenging </w:t>
            </w:r>
            <w:r>
              <w:t xml:space="preserve">over te gaan </w:t>
            </w:r>
            <w:r w:rsidR="003F60BF">
              <w:t>niet l</w:t>
            </w:r>
            <w:r w:rsidR="00CA42C7">
              <w:t>a</w:t>
            </w:r>
            <w:r w:rsidR="003F60BF">
              <w:t>ter dan</w:t>
            </w:r>
            <w:r w:rsidR="00AE2F32" w:rsidRPr="00AE2F32">
              <w:t xml:space="preserve"> </w:t>
            </w:r>
            <w:r w:rsidR="00B95F82" w:rsidRPr="00C5737F">
              <w:rPr>
                <w:highlight w:val="yellow"/>
              </w:rPr>
              <w:t>v</w:t>
            </w:r>
            <w:r w:rsidR="00C5737F" w:rsidRPr="00C5737F">
              <w:rPr>
                <w:highlight w:val="yellow"/>
              </w:rPr>
              <w:t>ijf</w:t>
            </w:r>
            <w:r w:rsidRPr="00C5737F">
              <w:rPr>
                <w:highlight w:val="yellow"/>
              </w:rPr>
              <w:t xml:space="preserve"> (</w:t>
            </w:r>
            <w:r w:rsidR="00C5737F" w:rsidRPr="00C5737F">
              <w:rPr>
                <w:highlight w:val="yellow"/>
              </w:rPr>
              <w:t>5</w:t>
            </w:r>
            <w:r w:rsidRPr="00C5737F">
              <w:rPr>
                <w:highlight w:val="yellow"/>
              </w:rPr>
              <w:t>)</w:t>
            </w:r>
            <w:r>
              <w:t xml:space="preserve"> </w:t>
            </w:r>
            <w:r w:rsidR="00B95F82">
              <w:t>weken</w:t>
            </w:r>
            <w:r w:rsidR="00AE2F32" w:rsidRPr="00AE2F32">
              <w:t xml:space="preserve"> voor het einde van de </w:t>
            </w:r>
            <w:r>
              <w:t xml:space="preserve">betreffende </w:t>
            </w:r>
            <w:r w:rsidR="00AE2F32" w:rsidRPr="00AE2F32">
              <w:t xml:space="preserve">looptijd bij </w:t>
            </w:r>
            <w:r w:rsidR="005C2870">
              <w:t>o</w:t>
            </w:r>
            <w:r w:rsidR="00DD0EF5">
              <w:t>pdrachtnemer</w:t>
            </w:r>
            <w:r w:rsidR="00AE2F32" w:rsidRPr="00AE2F32">
              <w:t xml:space="preserve"> schriftelijk heeft gemeld. </w:t>
            </w:r>
            <w:r w:rsidR="00A4553C">
              <w:t>Opdrachtnemer</w:t>
            </w:r>
            <w:r w:rsidR="00AE2F32" w:rsidRPr="00AE2F32">
              <w:t xml:space="preserve"> heeft het recht om een verlenging van een Nadere </w:t>
            </w:r>
            <w:r w:rsidR="002F5B78">
              <w:t>Overeenkomst</w:t>
            </w:r>
            <w:r w:rsidR="00AE2F32" w:rsidRPr="00AE2F32">
              <w:t xml:space="preserve"> te weigeren, maar mag tussentijds niet opzeggen.</w:t>
            </w:r>
          </w:p>
        </w:tc>
      </w:tr>
      <w:tr w:rsidR="00AE2F32" w:rsidRPr="00AE2F32" w14:paraId="05A58B80" w14:textId="77777777" w:rsidTr="005D1E7D">
        <w:trPr>
          <w:trHeight w:val="1215"/>
        </w:trPr>
        <w:tc>
          <w:tcPr>
            <w:tcW w:w="852" w:type="dxa"/>
            <w:shd w:val="clear" w:color="auto" w:fill="auto"/>
            <w:noWrap/>
            <w:hideMark/>
          </w:tcPr>
          <w:p w14:paraId="178599DC" w14:textId="0A4E1A76" w:rsidR="00AE2F32" w:rsidRPr="00AE2F32" w:rsidRDefault="00AE2F32" w:rsidP="00F244E1">
            <w:r w:rsidRPr="00AE2F32">
              <w:t>A.37</w:t>
            </w:r>
            <w:r w:rsidR="002C59EF">
              <w:t>.1</w:t>
            </w:r>
          </w:p>
        </w:tc>
        <w:tc>
          <w:tcPr>
            <w:tcW w:w="9633" w:type="dxa"/>
            <w:hideMark/>
          </w:tcPr>
          <w:p w14:paraId="7B6C527D" w14:textId="486E6A0E" w:rsidR="00AE2F32" w:rsidRPr="00AE2F32" w:rsidRDefault="00B32C34" w:rsidP="00F244E1">
            <w:r>
              <w:t xml:space="preserve">Afwezigheid van </w:t>
            </w:r>
            <w:r w:rsidR="00AE2F32" w:rsidRPr="00AE2F32">
              <w:t xml:space="preserve">de ingezette </w:t>
            </w:r>
            <w:r w:rsidR="007C7CBA">
              <w:t>ICT-Professional</w:t>
            </w:r>
            <w:r w:rsidR="00DD0EF5">
              <w:t>s</w:t>
            </w:r>
            <w:r w:rsidR="00AE2F32" w:rsidRPr="00AE2F32">
              <w:t xml:space="preserve"> </w:t>
            </w:r>
            <w:r>
              <w:t>geschiedt</w:t>
            </w:r>
            <w:r w:rsidR="00AE2F32" w:rsidRPr="00AE2F32">
              <w:t xml:space="preserve"> </w:t>
            </w:r>
            <w:r>
              <w:t xml:space="preserve">in </w:t>
            </w:r>
            <w:r w:rsidR="00AE2F32" w:rsidRPr="00AE2F32">
              <w:t xml:space="preserve">overleg met de </w:t>
            </w:r>
            <w:r w:rsidR="007C7CBA">
              <w:t>Deelnemer</w:t>
            </w:r>
            <w:r w:rsidR="00AE2F32" w:rsidRPr="00AE2F32">
              <w:t xml:space="preserve"> onder het aangeven wat de consequenties zijn voor de </w:t>
            </w:r>
            <w:r w:rsidR="007C7CBA">
              <w:t>Deelnemer</w:t>
            </w:r>
            <w:r w:rsidR="00AE2F32" w:rsidRPr="00AE2F32">
              <w:t xml:space="preserve"> van diens afwezigheid, waarbij </w:t>
            </w:r>
            <w:r w:rsidR="007C7CBA">
              <w:t>Deelnemer</w:t>
            </w:r>
            <w:r w:rsidR="00AE2F32" w:rsidRPr="00AE2F32">
              <w:t xml:space="preserve"> in het kader van de continuïteit van de uitvoering van de opdracht daaraan voorwaarden rond het leveren van prestaties kan verbinden</w:t>
            </w:r>
            <w:r>
              <w:t xml:space="preserve"> (bv. vervanging)</w:t>
            </w:r>
            <w:r w:rsidR="00AE2F32" w:rsidRPr="00AE2F32">
              <w:t xml:space="preserve">. </w:t>
            </w:r>
          </w:p>
        </w:tc>
      </w:tr>
      <w:tr w:rsidR="002C59EF" w:rsidRPr="00AE2F32" w14:paraId="35036564" w14:textId="77777777" w:rsidTr="005D1E7D">
        <w:trPr>
          <w:trHeight w:val="1215"/>
        </w:trPr>
        <w:tc>
          <w:tcPr>
            <w:tcW w:w="852" w:type="dxa"/>
            <w:shd w:val="clear" w:color="auto" w:fill="auto"/>
            <w:noWrap/>
          </w:tcPr>
          <w:p w14:paraId="6F4C3412" w14:textId="495FE3CB" w:rsidR="002C59EF" w:rsidRPr="00AE2F32" w:rsidRDefault="002C59EF" w:rsidP="00F244E1">
            <w:r>
              <w:t>A.37.2</w:t>
            </w:r>
          </w:p>
        </w:tc>
        <w:tc>
          <w:tcPr>
            <w:tcW w:w="9633" w:type="dxa"/>
          </w:tcPr>
          <w:p w14:paraId="59769372" w14:textId="34C29812" w:rsidR="002C59EF" w:rsidRPr="002C59EF" w:rsidRDefault="002C59EF" w:rsidP="002C59EF">
            <w:pPr>
              <w:pStyle w:val="Default"/>
              <w:rPr>
                <w:rFonts w:ascii="Verdana" w:hAnsi="Verdana"/>
                <w:szCs w:val="18"/>
              </w:rPr>
            </w:pPr>
            <w:r>
              <w:rPr>
                <w:rFonts w:ascii="Verdana" w:hAnsi="Verdana"/>
                <w:sz w:val="18"/>
                <w:szCs w:val="18"/>
              </w:rPr>
              <w:t>Defensie</w:t>
            </w:r>
            <w:r w:rsidRPr="002C59EF">
              <w:rPr>
                <w:rFonts w:ascii="Verdana" w:hAnsi="Verdana"/>
                <w:sz w:val="18"/>
                <w:szCs w:val="18"/>
              </w:rPr>
              <w:t xml:space="preserve"> behoudt zich het recht voor maximaal 10 werkdagen per kalenderjaar aan te wijzen als dagen waarop </w:t>
            </w:r>
            <w:r>
              <w:rPr>
                <w:rFonts w:ascii="Verdana" w:hAnsi="Verdana"/>
                <w:sz w:val="18"/>
                <w:szCs w:val="18"/>
              </w:rPr>
              <w:t>ICT-Professionals</w:t>
            </w:r>
            <w:r w:rsidRPr="002C59EF">
              <w:rPr>
                <w:rFonts w:ascii="Verdana" w:hAnsi="Verdana"/>
                <w:sz w:val="18"/>
                <w:szCs w:val="18"/>
              </w:rPr>
              <w:t xml:space="preserve"> niet werkzaam mogen zijn ten behoeve van D</w:t>
            </w:r>
            <w:r>
              <w:rPr>
                <w:rFonts w:ascii="Verdana" w:hAnsi="Verdana"/>
                <w:sz w:val="18"/>
                <w:szCs w:val="18"/>
              </w:rPr>
              <w:t>efensie</w:t>
            </w:r>
            <w:r w:rsidRPr="002C59EF">
              <w:rPr>
                <w:rFonts w:ascii="Verdana" w:hAnsi="Verdana"/>
                <w:sz w:val="18"/>
                <w:szCs w:val="18"/>
              </w:rPr>
              <w:t>. Voor de dagen waarop de gebouwen van D</w:t>
            </w:r>
            <w:r>
              <w:rPr>
                <w:rFonts w:ascii="Verdana" w:hAnsi="Verdana"/>
                <w:sz w:val="18"/>
                <w:szCs w:val="18"/>
              </w:rPr>
              <w:t>efensie</w:t>
            </w:r>
            <w:r w:rsidRPr="002C59EF">
              <w:rPr>
                <w:rFonts w:ascii="Verdana" w:hAnsi="Verdana"/>
                <w:sz w:val="18"/>
                <w:szCs w:val="18"/>
              </w:rPr>
              <w:t xml:space="preserve"> gesloten zijn (collectieve vrije dagen) of de dagen waarop </w:t>
            </w:r>
            <w:r>
              <w:rPr>
                <w:rFonts w:ascii="Verdana" w:hAnsi="Verdana"/>
                <w:sz w:val="18"/>
                <w:szCs w:val="18"/>
              </w:rPr>
              <w:t>ICT-Professionals</w:t>
            </w:r>
            <w:r w:rsidRPr="002C59EF">
              <w:rPr>
                <w:rFonts w:ascii="Verdana" w:hAnsi="Verdana"/>
                <w:sz w:val="18"/>
                <w:szCs w:val="18"/>
              </w:rPr>
              <w:t xml:space="preserve"> niet in de D</w:t>
            </w:r>
            <w:r>
              <w:rPr>
                <w:rFonts w:ascii="Verdana" w:hAnsi="Verdana"/>
                <w:sz w:val="18"/>
                <w:szCs w:val="18"/>
              </w:rPr>
              <w:t>efensie</w:t>
            </w:r>
            <w:r w:rsidRPr="002C59EF">
              <w:rPr>
                <w:rFonts w:ascii="Verdana" w:hAnsi="Verdana"/>
                <w:sz w:val="18"/>
                <w:szCs w:val="18"/>
              </w:rPr>
              <w:t>-gebouwen aanwezig mogen zijn mogen geen uren worden gedeclareerd of anderszins kosten in rekening worden gebracht.</w:t>
            </w:r>
            <w:r>
              <w:rPr>
                <w:rFonts w:ascii="Verdana" w:hAnsi="Verdana"/>
                <w:sz w:val="18"/>
                <w:szCs w:val="18"/>
              </w:rPr>
              <w:t xml:space="preserve"> </w:t>
            </w:r>
            <w:r w:rsidRPr="002C59EF">
              <w:rPr>
                <w:rFonts w:ascii="Verdana" w:hAnsi="Verdana"/>
                <w:sz w:val="18"/>
                <w:szCs w:val="18"/>
              </w:rPr>
              <w:t>Collectieve vrije dagen (D</w:t>
            </w:r>
            <w:r>
              <w:rPr>
                <w:rFonts w:ascii="Verdana" w:hAnsi="Verdana"/>
                <w:sz w:val="18"/>
                <w:szCs w:val="18"/>
              </w:rPr>
              <w:t>efensie</w:t>
            </w:r>
            <w:r w:rsidRPr="002C59EF">
              <w:rPr>
                <w:rFonts w:ascii="Verdana" w:hAnsi="Verdana"/>
                <w:sz w:val="18"/>
                <w:szCs w:val="18"/>
              </w:rPr>
              <w:t xml:space="preserve">-gebouwen gesloten) zijn doorgaans de dagen rond kerst en oud en nieuw, de vrijdag na Hemelvaart en </w:t>
            </w:r>
            <w:r>
              <w:rPr>
                <w:rFonts w:ascii="Verdana" w:hAnsi="Verdana"/>
                <w:sz w:val="18"/>
                <w:szCs w:val="18"/>
              </w:rPr>
              <w:t xml:space="preserve">Bevrijdingsdag </w:t>
            </w:r>
            <w:r w:rsidRPr="002C59EF">
              <w:rPr>
                <w:rFonts w:ascii="Verdana" w:hAnsi="Verdana"/>
                <w:sz w:val="18"/>
                <w:szCs w:val="18"/>
              </w:rPr>
              <w:t>5 mei. Deze collectieve vrije dagen worden jaarlijks, voorafgaand aan betreffende kalenderjaar, aan opdrachtnemer kenbaar gemaakt.</w:t>
            </w:r>
            <w:r>
              <w:rPr>
                <w:rFonts w:ascii="Verdana" w:hAnsi="Verdana"/>
                <w:sz w:val="18"/>
                <w:szCs w:val="18"/>
              </w:rPr>
              <w:t xml:space="preserve"> </w:t>
            </w:r>
            <w:r w:rsidRPr="002C59EF">
              <w:rPr>
                <w:rFonts w:ascii="Verdana" w:hAnsi="Verdana"/>
                <w:sz w:val="18"/>
                <w:szCs w:val="18"/>
              </w:rPr>
              <w:t xml:space="preserve">De overige dagen waarop een Medewerker niet mag werken worden, zo spoedig mogelijk voorafgaand aan betreffende dag(en), door </w:t>
            </w:r>
            <w:r w:rsidR="009D434A" w:rsidRPr="002C59EF">
              <w:rPr>
                <w:rFonts w:ascii="Verdana" w:hAnsi="Verdana"/>
                <w:sz w:val="18"/>
                <w:szCs w:val="18"/>
              </w:rPr>
              <w:t>D</w:t>
            </w:r>
            <w:r w:rsidR="009D434A">
              <w:rPr>
                <w:rFonts w:ascii="Verdana" w:hAnsi="Verdana"/>
                <w:sz w:val="18"/>
                <w:szCs w:val="18"/>
              </w:rPr>
              <w:t>efensie</w:t>
            </w:r>
            <w:r w:rsidRPr="002C59EF">
              <w:rPr>
                <w:rFonts w:ascii="Verdana" w:hAnsi="Verdana"/>
                <w:sz w:val="18"/>
                <w:szCs w:val="18"/>
              </w:rPr>
              <w:t xml:space="preserve"> kenbaar gemaakt aan betreffende </w:t>
            </w:r>
            <w:r>
              <w:rPr>
                <w:rFonts w:ascii="Verdana" w:hAnsi="Verdana"/>
                <w:sz w:val="18"/>
                <w:szCs w:val="18"/>
              </w:rPr>
              <w:t>ICT-Professional</w:t>
            </w:r>
            <w:r w:rsidRPr="002C59EF">
              <w:rPr>
                <w:rFonts w:ascii="Verdana" w:hAnsi="Verdana"/>
                <w:sz w:val="18"/>
                <w:szCs w:val="18"/>
              </w:rPr>
              <w:t>.</w:t>
            </w:r>
          </w:p>
        </w:tc>
      </w:tr>
      <w:tr w:rsidR="00AE2F32" w:rsidRPr="00AE2F32" w14:paraId="1E2DB228" w14:textId="77777777" w:rsidTr="005D1E7D">
        <w:trPr>
          <w:trHeight w:val="1596"/>
        </w:trPr>
        <w:tc>
          <w:tcPr>
            <w:tcW w:w="852" w:type="dxa"/>
            <w:shd w:val="clear" w:color="auto" w:fill="auto"/>
            <w:noWrap/>
            <w:hideMark/>
          </w:tcPr>
          <w:p w14:paraId="5950C171" w14:textId="365B6D81" w:rsidR="00AE2F32" w:rsidRPr="00AE2F32" w:rsidRDefault="00AE2F32" w:rsidP="00F244E1">
            <w:bookmarkStart w:id="5" w:name="_Hlk71528478"/>
            <w:r w:rsidRPr="00AE2F32">
              <w:t>A.38</w:t>
            </w:r>
          </w:p>
        </w:tc>
        <w:tc>
          <w:tcPr>
            <w:tcW w:w="9633" w:type="dxa"/>
            <w:hideMark/>
          </w:tcPr>
          <w:p w14:paraId="0A19E332" w14:textId="3CEE2E05" w:rsidR="00AE2F32" w:rsidRPr="00AE2F32" w:rsidRDefault="00A4553C" w:rsidP="00F244E1">
            <w:r>
              <w:t>Opdrachtnemer</w:t>
            </w:r>
            <w:r w:rsidR="00AE2F32" w:rsidRPr="00AE2F32">
              <w:t xml:space="preserve"> garandeert zonder enig voorbehoud dat hij geen relatie- of concurrentiebedingen of bepalingen anderszins met vergelijkbare strekking met </w:t>
            </w:r>
            <w:r w:rsidR="007C7CBA">
              <w:t>Kandida</w:t>
            </w:r>
            <w:r w:rsidR="00BF3005">
              <w:t>ten</w:t>
            </w:r>
            <w:r w:rsidR="00AE2F32" w:rsidRPr="00AE2F32">
              <w:t xml:space="preserve"> of ingezette </w:t>
            </w:r>
            <w:r w:rsidR="007C7CBA">
              <w:t>ICT-Professional</w:t>
            </w:r>
            <w:r w:rsidR="00DD0EF5">
              <w:t>s</w:t>
            </w:r>
            <w:r w:rsidR="00AE2F32" w:rsidRPr="00AE2F32">
              <w:t xml:space="preserve"> overeenkomt of overeengekomen is, dan wel daarvan in voorkomende gevallen volledige afstand doet jegens zowel Opdrachtgever</w:t>
            </w:r>
            <w:r w:rsidR="00EC4FB6">
              <w:t>/</w:t>
            </w:r>
            <w:r w:rsidR="007C7CBA">
              <w:t>Deelnemer</w:t>
            </w:r>
            <w:r w:rsidR="00AE2F32" w:rsidRPr="00AE2F32">
              <w:t xml:space="preserve">, als de betreffende </w:t>
            </w:r>
            <w:r w:rsidR="007C7CBA">
              <w:t>Kandida</w:t>
            </w:r>
            <w:r w:rsidR="00AE2F32" w:rsidRPr="00AE2F32">
              <w:t>at/</w:t>
            </w:r>
            <w:r w:rsidR="007C7CBA">
              <w:t>ICT-Professional</w:t>
            </w:r>
            <w:r w:rsidR="00CC66CC">
              <w:t>.</w:t>
            </w:r>
            <w:r w:rsidR="00AE2F32" w:rsidRPr="00AE2F32">
              <w:t xml:space="preserve"> </w:t>
            </w:r>
            <w:r w:rsidR="00CC66CC">
              <w:t>Dergelijke</w:t>
            </w:r>
            <w:r w:rsidR="00AE2F32" w:rsidRPr="00AE2F32">
              <w:t xml:space="preserve"> beding</w:t>
            </w:r>
            <w:r w:rsidR="00CC66CC">
              <w:t>en</w:t>
            </w:r>
            <w:r w:rsidR="00AE2F32" w:rsidRPr="00AE2F32">
              <w:t xml:space="preserve"> of bepaling</w:t>
            </w:r>
            <w:r w:rsidR="00CC66CC">
              <w:t xml:space="preserve">en mogen </w:t>
            </w:r>
            <w:r w:rsidR="00AE2F32" w:rsidRPr="00AE2F32">
              <w:t xml:space="preserve">op </w:t>
            </w:r>
            <w:r w:rsidR="00CC66CC">
              <w:t>geen enkele</w:t>
            </w:r>
            <w:r w:rsidR="00AE2F32" w:rsidRPr="00AE2F32">
              <w:t xml:space="preserve"> wijze een overeenkomst belemmer</w:t>
            </w:r>
            <w:r w:rsidR="00CC66CC">
              <w:t>en</w:t>
            </w:r>
            <w:r w:rsidR="00AE2F32" w:rsidRPr="00AE2F32">
              <w:t xml:space="preserve"> voor de inzet van de betreffende </w:t>
            </w:r>
            <w:r w:rsidR="007C7CBA">
              <w:t>Kandida</w:t>
            </w:r>
            <w:r w:rsidR="00AE2F32" w:rsidRPr="00AE2F32">
              <w:t>at/</w:t>
            </w:r>
            <w:r w:rsidR="007C7CBA">
              <w:t>ICT-Professional</w:t>
            </w:r>
            <w:r w:rsidR="00AE2F32" w:rsidRPr="00AE2F32">
              <w:t xml:space="preserve"> bij Opdrachtgever/</w:t>
            </w:r>
            <w:r w:rsidR="007C7CBA">
              <w:t>Deelnemer</w:t>
            </w:r>
            <w:r w:rsidR="00AE2F32" w:rsidRPr="00AE2F32">
              <w:t xml:space="preserve">, ongeacht op welke wijze of via welke contractuele partijen de </w:t>
            </w:r>
            <w:r w:rsidR="007C7CBA">
              <w:t>Kandida</w:t>
            </w:r>
            <w:r w:rsidR="00AE2F32" w:rsidRPr="00AE2F32">
              <w:t>at/</w:t>
            </w:r>
            <w:r w:rsidR="007C7CBA">
              <w:t>ICT-Professional</w:t>
            </w:r>
            <w:r w:rsidR="00AE2F32" w:rsidRPr="00AE2F32">
              <w:t xml:space="preserve"> aan Opdrachtgever/</w:t>
            </w:r>
            <w:r w:rsidR="007C7CBA">
              <w:t>Deelnemer</w:t>
            </w:r>
            <w:r w:rsidR="00AE2F32" w:rsidRPr="00AE2F32">
              <w:t xml:space="preserve"> ter beschikking gesteld wil worden.</w:t>
            </w:r>
            <w:r w:rsidR="0036465C">
              <w:t xml:space="preserve"> </w:t>
            </w:r>
            <w:r w:rsidR="0036465C" w:rsidRPr="0036465C">
              <w:t xml:space="preserve">Dit geldt eveneens in situaties wanneer </w:t>
            </w:r>
            <w:r w:rsidR="007C7CBA">
              <w:t>Kandida</w:t>
            </w:r>
            <w:r w:rsidR="0036465C" w:rsidRPr="0036465C">
              <w:t>at/</w:t>
            </w:r>
            <w:r w:rsidR="007C7CBA">
              <w:t>ICT-Professional</w:t>
            </w:r>
            <w:r w:rsidR="0036465C" w:rsidRPr="0036465C">
              <w:t xml:space="preserve"> op eigen initiatief besluit in dienst te treden bij Opdrachtgever.</w:t>
            </w:r>
          </w:p>
        </w:tc>
      </w:tr>
      <w:tr w:rsidR="00C91D33" w:rsidRPr="00AE2F32" w14:paraId="73368789" w14:textId="77777777" w:rsidTr="005D1E7D">
        <w:trPr>
          <w:trHeight w:val="1513"/>
        </w:trPr>
        <w:tc>
          <w:tcPr>
            <w:tcW w:w="852" w:type="dxa"/>
            <w:shd w:val="clear" w:color="auto" w:fill="auto"/>
            <w:noWrap/>
          </w:tcPr>
          <w:p w14:paraId="6F9B6CB8" w14:textId="0A2EA190" w:rsidR="00C91D33" w:rsidRPr="00AE2F32" w:rsidRDefault="00C91D33" w:rsidP="00F244E1">
            <w:r>
              <w:t>A.39</w:t>
            </w:r>
          </w:p>
        </w:tc>
        <w:tc>
          <w:tcPr>
            <w:tcW w:w="9633" w:type="dxa"/>
          </w:tcPr>
          <w:p w14:paraId="38A6D497" w14:textId="17ED2E79" w:rsidR="00C91D33" w:rsidRDefault="00C91D33" w:rsidP="00F244E1">
            <w:r w:rsidRPr="00C91D33">
              <w:t>Opdrachtnemer stelt de door hem gedetacheerde ICT-professionals maximaal twee dagen per jaar beschikbaar voor een of meerdere kennissessies/trainingen, bv. op het gebied van teambuilding  of persoonlijkheidsanalys</w:t>
            </w:r>
            <w:r>
              <w:t>e</w:t>
            </w:r>
            <w:r w:rsidRPr="00C91D33">
              <w:t xml:space="preserve">, mits de inzetduur ten minste één jaar is. De trainingen worden volledig betaald door </w:t>
            </w:r>
            <w:r w:rsidR="0080270D">
              <w:t>Deelnemer</w:t>
            </w:r>
            <w:r w:rsidRPr="00C91D33">
              <w:t xml:space="preserve">, maar  Opdrachtnemer mag de uren (inclusief reistijd) die zijn professionals besteden aan de kennissessies/trainingen niet in rekening brengen bij </w:t>
            </w:r>
            <w:r w:rsidR="0080270D">
              <w:t>Deelnemer</w:t>
            </w:r>
            <w:r>
              <w:t>.</w:t>
            </w:r>
          </w:p>
        </w:tc>
      </w:tr>
      <w:bookmarkEnd w:id="5"/>
    </w:tbl>
    <w:p w14:paraId="5AB07776" w14:textId="77777777" w:rsidR="00D87566" w:rsidRDefault="00D87566">
      <w:pPr>
        <w:spacing w:line="240" w:lineRule="auto"/>
        <w:rPr>
          <w:rFonts w:cs="Arial"/>
          <w:b/>
          <w:bCs/>
          <w:kern w:val="32"/>
          <w:sz w:val="32"/>
          <w:szCs w:val="32"/>
        </w:rPr>
      </w:pPr>
      <w:r>
        <w:br w:type="page"/>
      </w:r>
    </w:p>
    <w:p w14:paraId="5A187CD3" w14:textId="559F4896" w:rsidR="003C39C7" w:rsidRDefault="003C39C7" w:rsidP="00E17CF3">
      <w:pPr>
        <w:pStyle w:val="Kop1"/>
        <w:jc w:val="center"/>
      </w:pPr>
      <w:bookmarkStart w:id="6" w:name="_Toc95910423"/>
      <w:r>
        <w:lastRenderedPageBreak/>
        <w:t>Aanvraagproces</w:t>
      </w:r>
      <w:bookmarkEnd w:id="6"/>
    </w:p>
    <w:tbl>
      <w:tblPr>
        <w:tblStyle w:val="Tabelraster"/>
        <w:tblW w:w="0" w:type="auto"/>
        <w:tblLayout w:type="fixed"/>
        <w:tblCellMar>
          <w:top w:w="108" w:type="dxa"/>
          <w:bottom w:w="108" w:type="dxa"/>
        </w:tblCellMar>
        <w:tblLook w:val="04A0" w:firstRow="1" w:lastRow="0" w:firstColumn="1" w:lastColumn="0" w:noHBand="0" w:noVBand="1"/>
      </w:tblPr>
      <w:tblGrid>
        <w:gridCol w:w="964"/>
        <w:gridCol w:w="9496"/>
      </w:tblGrid>
      <w:tr w:rsidR="004C20F2" w:rsidRPr="00471718" w14:paraId="342790AA" w14:textId="77777777" w:rsidTr="00A61F4B">
        <w:trPr>
          <w:trHeight w:val="2021"/>
        </w:trPr>
        <w:tc>
          <w:tcPr>
            <w:tcW w:w="964" w:type="dxa"/>
            <w:shd w:val="clear" w:color="auto" w:fill="auto"/>
          </w:tcPr>
          <w:p w14:paraId="3B69EF4B" w14:textId="32471F6B" w:rsidR="004C20F2" w:rsidRPr="00471718" w:rsidRDefault="004C20F2" w:rsidP="00471718">
            <w:r>
              <w:t>AP.0</w:t>
            </w:r>
          </w:p>
        </w:tc>
        <w:tc>
          <w:tcPr>
            <w:tcW w:w="9496" w:type="dxa"/>
          </w:tcPr>
          <w:p w14:paraId="7EF158A3" w14:textId="77777777" w:rsidR="004C20F2" w:rsidRPr="00092FDD" w:rsidRDefault="004C20F2" w:rsidP="004C20F2">
            <w:r w:rsidRPr="00092FDD">
              <w:t>Deelnemer heeft de keuze uit twee varianten minicompetities, te weten:</w:t>
            </w:r>
          </w:p>
          <w:p w14:paraId="0CD58966" w14:textId="2E4D4BB0" w:rsidR="004C20F2" w:rsidRPr="00092FDD" w:rsidRDefault="00092FDD" w:rsidP="005D592E">
            <w:pPr>
              <w:pStyle w:val="Lijstalinea"/>
              <w:numPr>
                <w:ilvl w:val="0"/>
                <w:numId w:val="21"/>
              </w:numPr>
            </w:pPr>
            <w:r>
              <w:t>E</w:t>
            </w:r>
            <w:r w:rsidR="004C20F2" w:rsidRPr="00092FDD">
              <w:t>en minicompetitie op basis van een Aanvraag met betrekking tot een inzet van (een) ICT-</w:t>
            </w:r>
            <w:r>
              <w:t>P</w:t>
            </w:r>
            <w:r w:rsidR="004C20F2" w:rsidRPr="00092FDD">
              <w:t xml:space="preserve">rofessional(s) waarbij sprake is van leiding en toezicht van Deelnemer (detachering), verder te noemen </w:t>
            </w:r>
            <w:r w:rsidR="004C20F2" w:rsidRPr="00092FDD">
              <w:rPr>
                <w:b/>
                <w:bCs/>
              </w:rPr>
              <w:t>minicompetitie Detachering</w:t>
            </w:r>
            <w:r w:rsidR="004C20F2" w:rsidRPr="00092FDD">
              <w:t xml:space="preserve">, </w:t>
            </w:r>
            <w:r w:rsidR="004C20F2" w:rsidRPr="00092FDD">
              <w:br/>
              <w:t>of</w:t>
            </w:r>
          </w:p>
          <w:p w14:paraId="6A0DF2C6" w14:textId="2876D86B" w:rsidR="004C20F2" w:rsidRPr="00471718" w:rsidRDefault="00092FDD" w:rsidP="005D592E">
            <w:pPr>
              <w:pStyle w:val="Lijstalinea"/>
              <w:numPr>
                <w:ilvl w:val="0"/>
                <w:numId w:val="21"/>
              </w:numPr>
            </w:pPr>
            <w:r>
              <w:t>E</w:t>
            </w:r>
            <w:r w:rsidR="004C20F2" w:rsidRPr="00092FDD">
              <w:t>en minicompetitie op basis van een Aanvraag met betrekking tot een inzet van (een) ICT-</w:t>
            </w:r>
            <w:r>
              <w:t>P</w:t>
            </w:r>
            <w:r w:rsidR="004C20F2" w:rsidRPr="00092FDD">
              <w:t xml:space="preserve">rofessional(s) waarbij geen sprake is van leiding en toezicht van Deelnemer (overeenkomst van opdracht), verder te noemen </w:t>
            </w:r>
            <w:r w:rsidR="004C20F2" w:rsidRPr="00092FDD">
              <w:rPr>
                <w:b/>
                <w:bCs/>
              </w:rPr>
              <w:t>minicompetitie Opdracht</w:t>
            </w:r>
            <w:r w:rsidR="004C20F2" w:rsidRPr="00092FDD">
              <w:t>.</w:t>
            </w:r>
          </w:p>
        </w:tc>
      </w:tr>
      <w:tr w:rsidR="00471718" w:rsidRPr="00471718" w14:paraId="6F18265C" w14:textId="77777777" w:rsidTr="00A61F4B">
        <w:trPr>
          <w:trHeight w:val="2021"/>
        </w:trPr>
        <w:tc>
          <w:tcPr>
            <w:tcW w:w="964" w:type="dxa"/>
            <w:shd w:val="clear" w:color="auto" w:fill="auto"/>
            <w:hideMark/>
          </w:tcPr>
          <w:p w14:paraId="787991C0" w14:textId="77777777" w:rsidR="00471718" w:rsidRPr="00471718" w:rsidRDefault="00471718" w:rsidP="00471718">
            <w:r w:rsidRPr="00471718">
              <w:t>AP.1</w:t>
            </w:r>
          </w:p>
        </w:tc>
        <w:tc>
          <w:tcPr>
            <w:tcW w:w="9496" w:type="dxa"/>
            <w:hideMark/>
          </w:tcPr>
          <w:p w14:paraId="6AD9708D" w14:textId="5C9E2917" w:rsidR="0063353F" w:rsidRDefault="00471718" w:rsidP="0063353F">
            <w:r w:rsidRPr="00471718">
              <w:t>Een Aanvraag bevat ten minste:</w:t>
            </w:r>
          </w:p>
          <w:p w14:paraId="32BFD087" w14:textId="04F98A74" w:rsidR="0063353F" w:rsidRDefault="00471718" w:rsidP="005D592E">
            <w:pPr>
              <w:pStyle w:val="Lijstalinea"/>
              <w:numPr>
                <w:ilvl w:val="0"/>
                <w:numId w:val="8"/>
              </w:numPr>
            </w:pPr>
            <w:r w:rsidRPr="00471718">
              <w:t>Aanvraagnummer</w:t>
            </w:r>
            <w:r w:rsidR="002B3456">
              <w:t>;</w:t>
            </w:r>
          </w:p>
          <w:p w14:paraId="03AF95E6" w14:textId="4132B9A2" w:rsidR="0063353F" w:rsidRDefault="00EC4FB6" w:rsidP="005D592E">
            <w:pPr>
              <w:pStyle w:val="Lijstalinea"/>
              <w:numPr>
                <w:ilvl w:val="0"/>
                <w:numId w:val="8"/>
              </w:numPr>
            </w:pPr>
            <w:r>
              <w:t xml:space="preserve">Naam </w:t>
            </w:r>
            <w:r w:rsidR="007C7CBA">
              <w:t>Deelnemer</w:t>
            </w:r>
            <w:r w:rsidR="002B3456">
              <w:t>;</w:t>
            </w:r>
          </w:p>
          <w:p w14:paraId="2F132230" w14:textId="1B030EE3" w:rsidR="0063353F" w:rsidRDefault="00471718" w:rsidP="005D592E">
            <w:pPr>
              <w:pStyle w:val="Lijstalinea"/>
              <w:numPr>
                <w:ilvl w:val="0"/>
                <w:numId w:val="8"/>
              </w:numPr>
            </w:pPr>
            <w:r w:rsidRPr="00471718">
              <w:t>Organ</w:t>
            </w:r>
            <w:r w:rsidR="0063353F">
              <w:t>isatieonderdeel behoeftesteller</w:t>
            </w:r>
            <w:r w:rsidR="002B3456">
              <w:t>;</w:t>
            </w:r>
          </w:p>
          <w:p w14:paraId="0C135B77" w14:textId="377F8F83" w:rsidR="0063353F" w:rsidRDefault="0063353F" w:rsidP="005D592E">
            <w:pPr>
              <w:pStyle w:val="Lijstalinea"/>
              <w:numPr>
                <w:ilvl w:val="0"/>
                <w:numId w:val="8"/>
              </w:numPr>
            </w:pPr>
            <w:r>
              <w:t>Functienaam</w:t>
            </w:r>
            <w:r w:rsidR="002B3456">
              <w:t>;</w:t>
            </w:r>
          </w:p>
          <w:p w14:paraId="5DA8AE68" w14:textId="6D4CE28E" w:rsidR="0063353F" w:rsidRDefault="00471718" w:rsidP="005D592E">
            <w:pPr>
              <w:pStyle w:val="Lijstalinea"/>
              <w:numPr>
                <w:ilvl w:val="0"/>
                <w:numId w:val="8"/>
              </w:numPr>
            </w:pPr>
            <w:r w:rsidRPr="00471718">
              <w:t xml:space="preserve">Schaal conform </w:t>
            </w:r>
            <w:r w:rsidR="00A447D8">
              <w:t>salarisschaal Rijk</w:t>
            </w:r>
            <w:r w:rsidR="002B3456">
              <w:t>;</w:t>
            </w:r>
          </w:p>
          <w:p w14:paraId="2B37C53E" w14:textId="383F8B22" w:rsidR="0063353F" w:rsidRDefault="00471718" w:rsidP="005D592E">
            <w:pPr>
              <w:pStyle w:val="Lijstalinea"/>
              <w:numPr>
                <w:ilvl w:val="0"/>
                <w:numId w:val="8"/>
              </w:numPr>
            </w:pPr>
            <w:r w:rsidRPr="00471718">
              <w:t>Functiegroep (conform Functiegebouw Rijk)</w:t>
            </w:r>
            <w:r w:rsidR="002B3456">
              <w:t>;</w:t>
            </w:r>
          </w:p>
          <w:p w14:paraId="15969FDC" w14:textId="02C88BCD" w:rsidR="0063353F" w:rsidRDefault="00471718" w:rsidP="005D592E">
            <w:pPr>
              <w:pStyle w:val="Lijstalinea"/>
              <w:numPr>
                <w:ilvl w:val="0"/>
                <w:numId w:val="8"/>
              </w:numPr>
            </w:pPr>
            <w:r w:rsidRPr="00471718">
              <w:t>Resultaatsgebied(en</w:t>
            </w:r>
            <w:r w:rsidR="0063353F">
              <w:t xml:space="preserve">) conform </w:t>
            </w:r>
            <w:r w:rsidR="00E07187">
              <w:t>e-CF</w:t>
            </w:r>
            <w:r w:rsidR="002B3456">
              <w:t>;</w:t>
            </w:r>
          </w:p>
          <w:p w14:paraId="4E7F8793" w14:textId="1F032116" w:rsidR="0063353F" w:rsidRDefault="00471718" w:rsidP="005D592E">
            <w:pPr>
              <w:pStyle w:val="Lijstalinea"/>
              <w:numPr>
                <w:ilvl w:val="0"/>
                <w:numId w:val="8"/>
              </w:numPr>
            </w:pPr>
            <w:r w:rsidRPr="00471718">
              <w:t>Uitgewerkt profiel</w:t>
            </w:r>
            <w:r w:rsidR="004C20F2">
              <w:t xml:space="preserve"> en/of opdrachtomschrijving</w:t>
            </w:r>
            <w:r w:rsidRPr="00471718">
              <w:t xml:space="preserve"> (waarin onder andere minimumeisen zijn </w:t>
            </w:r>
            <w:r w:rsidR="00EC4FB6">
              <w:t>opgenomen</w:t>
            </w:r>
            <w:r w:rsidRPr="00471718">
              <w:t xml:space="preserve"> en contextu</w:t>
            </w:r>
            <w:r w:rsidR="0063353F">
              <w:t>ele informatie over de functie</w:t>
            </w:r>
            <w:r w:rsidR="004C20F2">
              <w:t xml:space="preserve"> en/of werkzaamheden inclusief prestatiedoelstelling(en</w:t>
            </w:r>
            <w:r w:rsidR="00503232">
              <w:t>.</w:t>
            </w:r>
          </w:p>
          <w:p w14:paraId="0D80E547" w14:textId="22B53DF6" w:rsidR="0063353F" w:rsidRDefault="0063353F" w:rsidP="005D592E">
            <w:pPr>
              <w:pStyle w:val="Lijstalinea"/>
              <w:numPr>
                <w:ilvl w:val="0"/>
                <w:numId w:val="8"/>
              </w:numPr>
            </w:pPr>
            <w:r>
              <w:t>Aantal uren per week</w:t>
            </w:r>
            <w:r w:rsidR="002B3456">
              <w:t>;</w:t>
            </w:r>
          </w:p>
          <w:p w14:paraId="24E88439" w14:textId="1B569003" w:rsidR="0063353F" w:rsidRDefault="0063353F" w:rsidP="005D592E">
            <w:pPr>
              <w:pStyle w:val="Lijstalinea"/>
              <w:numPr>
                <w:ilvl w:val="0"/>
                <w:numId w:val="8"/>
              </w:numPr>
            </w:pPr>
            <w:r>
              <w:t>Standplaats(en)</w:t>
            </w:r>
            <w:r w:rsidR="002B3456">
              <w:t>;</w:t>
            </w:r>
          </w:p>
          <w:p w14:paraId="072557BA" w14:textId="62DF7BCF" w:rsidR="0063353F" w:rsidRDefault="0063353F" w:rsidP="005D592E">
            <w:pPr>
              <w:pStyle w:val="Lijstalinea"/>
              <w:numPr>
                <w:ilvl w:val="0"/>
                <w:numId w:val="8"/>
              </w:numPr>
            </w:pPr>
            <w:r>
              <w:t>Startdatum</w:t>
            </w:r>
            <w:r w:rsidR="002B3456">
              <w:t>;</w:t>
            </w:r>
          </w:p>
          <w:p w14:paraId="3EA325F4" w14:textId="4CFBC59C" w:rsidR="0063353F" w:rsidRDefault="0063353F" w:rsidP="005D592E">
            <w:pPr>
              <w:pStyle w:val="Lijstalinea"/>
              <w:numPr>
                <w:ilvl w:val="0"/>
                <w:numId w:val="8"/>
              </w:numPr>
            </w:pPr>
            <w:r>
              <w:t>Einddatum</w:t>
            </w:r>
            <w:r w:rsidR="002B3456">
              <w:t>;</w:t>
            </w:r>
            <w:r>
              <w:t xml:space="preserve"> </w:t>
            </w:r>
          </w:p>
          <w:p w14:paraId="13F3E200" w14:textId="71D8CF68" w:rsidR="0063353F" w:rsidRDefault="0063353F" w:rsidP="005D592E">
            <w:pPr>
              <w:pStyle w:val="Lijstalinea"/>
              <w:numPr>
                <w:ilvl w:val="0"/>
                <w:numId w:val="8"/>
              </w:numPr>
            </w:pPr>
            <w:r>
              <w:t>Beoordelingsmethodiek</w:t>
            </w:r>
            <w:r w:rsidR="002B3456">
              <w:t>.</w:t>
            </w:r>
          </w:p>
          <w:p w14:paraId="2B08ABF0" w14:textId="49ECC8E6" w:rsidR="00D44D3E" w:rsidRDefault="0063353F" w:rsidP="00D44D3E">
            <w:r>
              <w:t>O</w:t>
            </w:r>
            <w:r w:rsidR="00D44D3E">
              <w:t>ptioneel</w:t>
            </w:r>
            <w:r w:rsidR="002B3456">
              <w:t>:</w:t>
            </w:r>
          </w:p>
          <w:p w14:paraId="06B8DEA6" w14:textId="124B3BBB" w:rsidR="00D44D3E" w:rsidRDefault="00D44D3E" w:rsidP="005D592E">
            <w:pPr>
              <w:pStyle w:val="Lijstalinea"/>
              <w:numPr>
                <w:ilvl w:val="0"/>
                <w:numId w:val="8"/>
              </w:numPr>
            </w:pPr>
            <w:r>
              <w:t>Maximum tarief</w:t>
            </w:r>
            <w:r w:rsidR="002B3456">
              <w:t>;</w:t>
            </w:r>
          </w:p>
          <w:p w14:paraId="7D422C37" w14:textId="2D2AEDC1" w:rsidR="00D44D3E" w:rsidRDefault="00471718" w:rsidP="005D592E">
            <w:pPr>
              <w:pStyle w:val="Lijstalinea"/>
              <w:numPr>
                <w:ilvl w:val="0"/>
                <w:numId w:val="8"/>
              </w:numPr>
            </w:pPr>
            <w:r w:rsidRPr="00471718">
              <w:t xml:space="preserve">Het aantal </w:t>
            </w:r>
            <w:r w:rsidR="007C7CBA">
              <w:t>Kandida</w:t>
            </w:r>
            <w:r w:rsidR="00BF3005">
              <w:t>ten</w:t>
            </w:r>
            <w:r w:rsidRPr="00471718">
              <w:t xml:space="preserve"> dat mag worden aangeboden, indien dit</w:t>
            </w:r>
            <w:r w:rsidR="00D44D3E">
              <w:t xml:space="preserve"> meer is dan één</w:t>
            </w:r>
            <w:r w:rsidR="004C24F8">
              <w:t xml:space="preserve"> (1)</w:t>
            </w:r>
            <w:r w:rsidR="00D44D3E">
              <w:t xml:space="preserve"> (standaard=</w:t>
            </w:r>
            <w:r w:rsidR="004C24F8">
              <w:t xml:space="preserve"> één (</w:t>
            </w:r>
            <w:r w:rsidR="00D44D3E">
              <w:t>1</w:t>
            </w:r>
            <w:r w:rsidR="004C24F8">
              <w:t>)</w:t>
            </w:r>
            <w:r w:rsidR="00D44D3E">
              <w:t>)</w:t>
            </w:r>
            <w:r w:rsidR="002B3456">
              <w:t>;</w:t>
            </w:r>
          </w:p>
          <w:p w14:paraId="6EA736BC" w14:textId="726285C7" w:rsidR="00D44D3E" w:rsidRDefault="00D44D3E" w:rsidP="005D592E">
            <w:pPr>
              <w:pStyle w:val="Lijstalinea"/>
              <w:numPr>
                <w:ilvl w:val="0"/>
                <w:numId w:val="8"/>
              </w:numPr>
            </w:pPr>
            <w:r>
              <w:t>Eventuele opties tot verlenging</w:t>
            </w:r>
            <w:r w:rsidR="002B3456">
              <w:t>;</w:t>
            </w:r>
          </w:p>
          <w:p w14:paraId="1FEBB4C6" w14:textId="35837F4B" w:rsidR="00D44D3E" w:rsidRDefault="00D44D3E" w:rsidP="005D592E">
            <w:pPr>
              <w:pStyle w:val="Lijstalinea"/>
              <w:numPr>
                <w:ilvl w:val="0"/>
                <w:numId w:val="8"/>
              </w:numPr>
            </w:pPr>
            <w:r>
              <w:t>O</w:t>
            </w:r>
            <w:r w:rsidR="00471718" w:rsidRPr="00471718">
              <w:t>f sprake is van vertrouwelijke informatie of gelijkende zorgplicht als in een vertrouwensfunctie</w:t>
            </w:r>
            <w:r w:rsidR="002B3456">
              <w:t>;</w:t>
            </w:r>
          </w:p>
          <w:p w14:paraId="3997A8BB" w14:textId="5FD73952" w:rsidR="00EC4FB6" w:rsidRDefault="00D44D3E" w:rsidP="005D592E">
            <w:pPr>
              <w:pStyle w:val="Lijstalinea"/>
              <w:numPr>
                <w:ilvl w:val="0"/>
                <w:numId w:val="8"/>
              </w:numPr>
            </w:pPr>
            <w:r>
              <w:t>O</w:t>
            </w:r>
            <w:r w:rsidR="00471718" w:rsidRPr="00471718">
              <w:t>f er sprake is van een</w:t>
            </w:r>
            <w:r w:rsidR="00EC4FB6">
              <w:t xml:space="preserve"> van de volgende </w:t>
            </w:r>
            <w:r w:rsidR="00CA2422">
              <w:t xml:space="preserve">soorten </w:t>
            </w:r>
            <w:r w:rsidR="00EC4FB6">
              <w:t>Aanvragen:</w:t>
            </w:r>
          </w:p>
          <w:p w14:paraId="4F70EF64" w14:textId="6E5E8251" w:rsidR="00CA2422" w:rsidRDefault="00EC4FB6" w:rsidP="005D592E">
            <w:pPr>
              <w:pStyle w:val="Lijstalinea"/>
              <w:numPr>
                <w:ilvl w:val="0"/>
                <w:numId w:val="16"/>
              </w:numPr>
              <w:ind w:left="1030" w:hanging="284"/>
            </w:pPr>
            <w:r>
              <w:t>Strippenkaart</w:t>
            </w:r>
            <w:r w:rsidR="007A3CC9">
              <w:t>'</w:t>
            </w:r>
            <w:r w:rsidR="00471718" w:rsidRPr="00471718">
              <w:t xml:space="preserve"> (standaard=nee) en zo ja, of er een maximum aantal inzetbare uren op deze opdracht van toep</w:t>
            </w:r>
            <w:r w:rsidR="00D44D3E">
              <w:t>assing is</w:t>
            </w:r>
            <w:r w:rsidR="005152E2">
              <w:t>;</w:t>
            </w:r>
          </w:p>
          <w:p w14:paraId="1681CE7D" w14:textId="77777777" w:rsidR="002300EA" w:rsidRDefault="00CA2422" w:rsidP="005D592E">
            <w:pPr>
              <w:pStyle w:val="Lijstalinea"/>
              <w:numPr>
                <w:ilvl w:val="0"/>
                <w:numId w:val="16"/>
              </w:numPr>
              <w:ind w:left="1030" w:hanging="284"/>
            </w:pPr>
            <w:r>
              <w:t>V</w:t>
            </w:r>
            <w:r w:rsidR="00471718" w:rsidRPr="00471718">
              <w:t>rijblijv</w:t>
            </w:r>
            <w:r w:rsidR="00D44D3E">
              <w:t>end (standaard=nee)</w:t>
            </w:r>
            <w:r w:rsidR="002B3456">
              <w:t>;</w:t>
            </w:r>
          </w:p>
          <w:p w14:paraId="454FBF30" w14:textId="548AFC9C" w:rsidR="00D44D3E" w:rsidRDefault="002300EA" w:rsidP="005D592E">
            <w:pPr>
              <w:pStyle w:val="Lijstalinea"/>
              <w:numPr>
                <w:ilvl w:val="0"/>
                <w:numId w:val="16"/>
              </w:numPr>
              <w:ind w:left="1030" w:hanging="284"/>
            </w:pPr>
            <w:r>
              <w:t>P</w:t>
            </w:r>
            <w:r w:rsidR="00471718" w:rsidRPr="00471718">
              <w:t>roactie</w:t>
            </w:r>
            <w:r w:rsidR="00CA2422">
              <w:t>f</w:t>
            </w:r>
            <w:r w:rsidR="00471718" w:rsidRPr="00471718">
              <w:t xml:space="preserve"> </w:t>
            </w:r>
            <w:r w:rsidR="00D44D3E">
              <w:t>(standaard=nee)</w:t>
            </w:r>
            <w:r w:rsidR="002B3456">
              <w:t>;</w:t>
            </w:r>
          </w:p>
          <w:p w14:paraId="2B7B7493" w14:textId="5DDF0005" w:rsidR="002300EA" w:rsidRDefault="00CA2422" w:rsidP="005D592E">
            <w:pPr>
              <w:pStyle w:val="Lijstalinea"/>
              <w:numPr>
                <w:ilvl w:val="0"/>
                <w:numId w:val="16"/>
              </w:numPr>
              <w:ind w:left="1030" w:hanging="284"/>
            </w:pPr>
            <w:r>
              <w:t>C</w:t>
            </w:r>
            <w:r w:rsidR="00AB7B83">
              <w:t>luster (standaard =nee)</w:t>
            </w:r>
            <w:r w:rsidR="00E07187">
              <w:t>;</w:t>
            </w:r>
          </w:p>
          <w:p w14:paraId="3D920764" w14:textId="4F10B082" w:rsidR="00C82C66" w:rsidRDefault="00C82C66" w:rsidP="005D592E">
            <w:pPr>
              <w:pStyle w:val="Lijstalinea"/>
              <w:numPr>
                <w:ilvl w:val="0"/>
                <w:numId w:val="16"/>
              </w:numPr>
              <w:ind w:left="1030" w:hanging="284"/>
            </w:pPr>
            <w:r>
              <w:t>Verambtelijking (standaard=nee)</w:t>
            </w:r>
            <w:r w:rsidR="00E07187">
              <w:t>;</w:t>
            </w:r>
          </w:p>
          <w:p w14:paraId="77A7F514" w14:textId="1454C4F9" w:rsidR="00471718" w:rsidRDefault="00D44D3E" w:rsidP="005D592E">
            <w:pPr>
              <w:pStyle w:val="Lijstalinea"/>
              <w:numPr>
                <w:ilvl w:val="0"/>
                <w:numId w:val="8"/>
              </w:numPr>
            </w:pPr>
            <w:r>
              <w:t>O</w:t>
            </w:r>
            <w:r w:rsidR="00471718" w:rsidRPr="00471718">
              <w:t xml:space="preserve">f de vrije vervangbaarheid van de in te zetten </w:t>
            </w:r>
            <w:r w:rsidR="007C7CBA">
              <w:t>ICT-Professional</w:t>
            </w:r>
            <w:r w:rsidR="00471718" w:rsidRPr="00471718">
              <w:t xml:space="preserve"> expliciet wordt uitgesloten. De standaard is dat de </w:t>
            </w:r>
            <w:r w:rsidR="007C7CBA">
              <w:t>ICT-Professional</w:t>
            </w:r>
            <w:r w:rsidR="00471718" w:rsidRPr="00471718">
              <w:t xml:space="preserve"> vrij vervangbaar is</w:t>
            </w:r>
            <w:r w:rsidR="002B3456">
              <w:t>;</w:t>
            </w:r>
          </w:p>
          <w:p w14:paraId="338873FE" w14:textId="4257D46E" w:rsidR="0089749F" w:rsidRDefault="004C20F2" w:rsidP="005D592E">
            <w:pPr>
              <w:pStyle w:val="Lijstalinea"/>
              <w:numPr>
                <w:ilvl w:val="0"/>
                <w:numId w:val="8"/>
              </w:numPr>
            </w:pPr>
            <w:r>
              <w:t xml:space="preserve">Indien sprake is van leiding en toezicht van Deelnemer: </w:t>
            </w:r>
            <w:r w:rsidR="0089749F">
              <w:t xml:space="preserve">Eventuele van toepassing zijnde specifieke elementen in de arbeidsvoorwaarden, die gelden voor rijksambtenaren in een gelijke/gelijkwaardige functie (informatieplicht op grond van </w:t>
            </w:r>
            <w:proofErr w:type="spellStart"/>
            <w:r w:rsidR="0089749F">
              <w:t>W</w:t>
            </w:r>
            <w:r w:rsidR="00D5116E">
              <w:t>aadi</w:t>
            </w:r>
            <w:proofErr w:type="spellEnd"/>
            <w:r w:rsidR="0089749F">
              <w:t xml:space="preserve"> art. 12a)</w:t>
            </w:r>
            <w:r w:rsidR="002B3456">
              <w:t>.</w:t>
            </w:r>
          </w:p>
          <w:p w14:paraId="7A17DBEF" w14:textId="72594C2C" w:rsidR="00C82C66" w:rsidRDefault="00C82C66" w:rsidP="005D592E">
            <w:pPr>
              <w:pStyle w:val="Lijstalinea"/>
              <w:numPr>
                <w:ilvl w:val="0"/>
                <w:numId w:val="8"/>
              </w:numPr>
            </w:pPr>
            <w:r>
              <w:t>Ongewijzigde herhalings</w:t>
            </w:r>
            <w:r w:rsidR="004C20F2">
              <w:t>a</w:t>
            </w:r>
            <w:r w:rsidR="007C7CBA">
              <w:t>anvra</w:t>
            </w:r>
            <w:r>
              <w:t>ag (standaard=nee)</w:t>
            </w:r>
            <w:r w:rsidR="00976121">
              <w:t xml:space="preserve">. </w:t>
            </w:r>
          </w:p>
          <w:p w14:paraId="6DC664DB" w14:textId="56E4B363" w:rsidR="004C20F2" w:rsidRPr="00471718" w:rsidRDefault="004C20F2" w:rsidP="005D592E">
            <w:pPr>
              <w:pStyle w:val="Lijstalinea"/>
              <w:numPr>
                <w:ilvl w:val="0"/>
                <w:numId w:val="8"/>
              </w:numPr>
            </w:pPr>
            <w:r>
              <w:t>Of leiding en toezicht door Deelnemer expliciet wordt uitgesloten (standaard = wel leiding en toezicht door Deelnemer).</w:t>
            </w:r>
          </w:p>
        </w:tc>
      </w:tr>
      <w:tr w:rsidR="00471718" w:rsidRPr="00471718" w14:paraId="2B8B1BCB" w14:textId="77777777" w:rsidTr="005D592E">
        <w:trPr>
          <w:trHeight w:val="912"/>
        </w:trPr>
        <w:tc>
          <w:tcPr>
            <w:tcW w:w="964" w:type="dxa"/>
            <w:shd w:val="clear" w:color="auto" w:fill="auto"/>
            <w:noWrap/>
            <w:hideMark/>
          </w:tcPr>
          <w:p w14:paraId="0C847A8E" w14:textId="77777777" w:rsidR="00471718" w:rsidRPr="00471718" w:rsidRDefault="00471718">
            <w:r w:rsidRPr="00471718">
              <w:t>AP.2</w:t>
            </w:r>
          </w:p>
        </w:tc>
        <w:tc>
          <w:tcPr>
            <w:tcW w:w="9496" w:type="dxa"/>
            <w:hideMark/>
          </w:tcPr>
          <w:p w14:paraId="166FB504" w14:textId="2F604563" w:rsidR="00DC3ACB" w:rsidRDefault="00DC3ACB" w:rsidP="00DC3ACB">
            <w:r>
              <w:t xml:space="preserve">In het overgangsmoment (de transitiefase) tussen de afloop van de voorgaande (oude) raamovereenkomst en de ingang van de opvolgende (nieuwe) raamovereenkomst doen zich verschillende situaties voor waarmee een reeds ingehuurde </w:t>
            </w:r>
            <w:r w:rsidR="007C7CBA">
              <w:t>ICT-Professional</w:t>
            </w:r>
            <w:r>
              <w:t xml:space="preserve"> de werkzaamheden voor </w:t>
            </w:r>
            <w:r w:rsidR="007C7CBA">
              <w:t>Deelnemer</w:t>
            </w:r>
            <w:r>
              <w:t xml:space="preserve"> kan voortzetten. </w:t>
            </w:r>
          </w:p>
          <w:p w14:paraId="515E590D" w14:textId="4E17EEE6" w:rsidR="00471718" w:rsidRPr="00471718" w:rsidRDefault="007C7CBA" w:rsidP="00DC3ACB">
            <w:r>
              <w:t>Deelnemer</w:t>
            </w:r>
            <w:r w:rsidR="00DC3ACB">
              <w:t xml:space="preserve"> kan indien noodzakelijk en/of gewenst de inzet van </w:t>
            </w:r>
            <w:r>
              <w:t>ICT-Professional</w:t>
            </w:r>
            <w:r w:rsidR="00DC3ACB">
              <w:t>s die bij aanvang van de nieuw te sluiten raamovereenkomsten reeds waren ingehuurd (tijdelijk) continueren op de manieren zoals aangegeven in eis AP.2.1, AP.2.2 en AP.2.3.</w:t>
            </w:r>
          </w:p>
        </w:tc>
      </w:tr>
      <w:tr w:rsidR="005D420C" w:rsidRPr="00471718" w14:paraId="3411B9F1" w14:textId="77777777" w:rsidTr="0033407C">
        <w:trPr>
          <w:trHeight w:val="3142"/>
        </w:trPr>
        <w:tc>
          <w:tcPr>
            <w:tcW w:w="964" w:type="dxa"/>
            <w:shd w:val="clear" w:color="auto" w:fill="auto"/>
            <w:noWrap/>
          </w:tcPr>
          <w:p w14:paraId="7713ACDE" w14:textId="22C22004" w:rsidR="005D420C" w:rsidRPr="00471718" w:rsidRDefault="005D420C" w:rsidP="00EE324C">
            <w:r>
              <w:lastRenderedPageBreak/>
              <w:t>AP.2.1</w:t>
            </w:r>
          </w:p>
        </w:tc>
        <w:tc>
          <w:tcPr>
            <w:tcW w:w="9496" w:type="dxa"/>
          </w:tcPr>
          <w:p w14:paraId="6C51E089" w14:textId="77777777" w:rsidR="005D1E7D" w:rsidRDefault="007C7CBA" w:rsidP="005D1E7D">
            <w:r>
              <w:t>Deelnemer</w:t>
            </w:r>
            <w:r w:rsidR="005D420C">
              <w:t xml:space="preserve"> kan de inzet van een </w:t>
            </w:r>
            <w:r>
              <w:t>ICT-Professional</w:t>
            </w:r>
            <w:r w:rsidR="005D420C">
              <w:t xml:space="preserve">s nog continueren op grond van een lopende Nadere Overeenkomst die is gesloten onder de oude raamovereenkomst, waarbij de van toepassing zijnde expiratiedatum van deze Nadere Overeenkomst gelegen is na expiratiedatum van de oude raamovereenkomst en na de startdatum van de nieuwe </w:t>
            </w:r>
            <w:r>
              <w:t>raamovereenkomst</w:t>
            </w:r>
            <w:r w:rsidR="005D420C">
              <w:t xml:space="preserve">. </w:t>
            </w:r>
          </w:p>
          <w:p w14:paraId="6DBD2335" w14:textId="77777777" w:rsidR="005D1E7D" w:rsidRDefault="005D1E7D" w:rsidP="005D1E7D">
            <w:r>
              <w:t>Defensie hanteert de volgende opties:</w:t>
            </w:r>
          </w:p>
          <w:p w14:paraId="4DFE9513" w14:textId="7C8AA3DC" w:rsidR="005D1E7D" w:rsidRDefault="005D420C" w:rsidP="005D592E">
            <w:pPr>
              <w:pStyle w:val="Lijstalinea"/>
              <w:numPr>
                <w:ilvl w:val="0"/>
                <w:numId w:val="24"/>
              </w:numPr>
            </w:pPr>
            <w:r>
              <w:t xml:space="preserve">De looptijd van deze lopende Nadere </w:t>
            </w:r>
            <w:r w:rsidRPr="005D1E7D">
              <w:rPr>
                <w:color w:val="000000" w:themeColor="text1"/>
              </w:rPr>
              <w:t>Overeenkomst</w:t>
            </w:r>
            <w:r w:rsidR="005D1E7D" w:rsidRPr="005D1E7D">
              <w:rPr>
                <w:color w:val="000000" w:themeColor="text1"/>
              </w:rPr>
              <w:t xml:space="preserve"> </w:t>
            </w:r>
            <w:r w:rsidR="00177558" w:rsidRPr="005D1E7D">
              <w:t xml:space="preserve">wordt door </w:t>
            </w:r>
            <w:r w:rsidR="007C7CBA" w:rsidRPr="005D1E7D">
              <w:t>Deelnemer</w:t>
            </w:r>
            <w:r w:rsidR="00177558" w:rsidRPr="005D1E7D">
              <w:t xml:space="preserve"> </w:t>
            </w:r>
            <w:r w:rsidRPr="005D1E7D">
              <w:t xml:space="preserve">niet meer verlengd. Bij een continuerende inhuurbehoefte voor deze werkzaamheden zal </w:t>
            </w:r>
            <w:r w:rsidR="007C7CBA" w:rsidRPr="005D1E7D">
              <w:t>Deelnemer</w:t>
            </w:r>
            <w:r w:rsidRPr="005D1E7D">
              <w:t xml:space="preserve"> een nieuwe Nadere Overeenkomst onder de nieuwe </w:t>
            </w:r>
            <w:r w:rsidR="007C7CBA" w:rsidRPr="005D1E7D">
              <w:t>r</w:t>
            </w:r>
            <w:r w:rsidRPr="005D1E7D">
              <w:t>aamovereenkomst verstrekken na voorafgaande minicompetitie</w:t>
            </w:r>
            <w:r w:rsidR="005D1E7D">
              <w:t>;</w:t>
            </w:r>
          </w:p>
          <w:p w14:paraId="5EF6907B" w14:textId="042A45EB" w:rsidR="005D420C" w:rsidRPr="00471718" w:rsidDel="00DC3ACB" w:rsidRDefault="005D1E7D" w:rsidP="005D592E">
            <w:pPr>
              <w:pStyle w:val="Lijstalinea"/>
              <w:numPr>
                <w:ilvl w:val="0"/>
                <w:numId w:val="23"/>
              </w:numPr>
            </w:pPr>
            <w:r w:rsidRPr="005D1E7D">
              <w:rPr>
                <w:color w:val="000000" w:themeColor="text1"/>
                <w:szCs w:val="18"/>
              </w:rPr>
              <w:t xml:space="preserve">De looptijd van deze lopende Nadere Overeenkomst </w:t>
            </w:r>
            <w:r w:rsidR="00177558" w:rsidRPr="005D1E7D">
              <w:rPr>
                <w:color w:val="000000" w:themeColor="text1"/>
                <w:szCs w:val="18"/>
              </w:rPr>
              <w:t xml:space="preserve">kan uitsluitend door </w:t>
            </w:r>
            <w:r w:rsidR="007C7CBA" w:rsidRPr="005D1E7D">
              <w:rPr>
                <w:color w:val="000000" w:themeColor="text1"/>
                <w:szCs w:val="18"/>
              </w:rPr>
              <w:t>Deelnemer</w:t>
            </w:r>
            <w:r w:rsidR="00177558" w:rsidRPr="005D1E7D">
              <w:rPr>
                <w:color w:val="000000" w:themeColor="text1"/>
                <w:szCs w:val="18"/>
              </w:rPr>
              <w:t xml:space="preserve"> worden verlengd als er een </w:t>
            </w:r>
            <w:r w:rsidR="00177558" w:rsidRPr="005D1E7D">
              <w:rPr>
                <w:szCs w:val="18"/>
              </w:rPr>
              <w:t>verlengingsoptie in deze Nadere Overeenkomst is overeengekomen bij het aangaan van de Nadere Overeenkomst en deze verlengingsoptie voldoende bepaalbaar is (in tijd en omvang)</w:t>
            </w:r>
            <w:r>
              <w:rPr>
                <w:szCs w:val="18"/>
              </w:rPr>
              <w:t>.</w:t>
            </w:r>
          </w:p>
        </w:tc>
      </w:tr>
      <w:tr w:rsidR="00471718" w:rsidRPr="00471718" w14:paraId="1086ED4F" w14:textId="77777777" w:rsidTr="005D592E">
        <w:trPr>
          <w:trHeight w:val="1096"/>
        </w:trPr>
        <w:tc>
          <w:tcPr>
            <w:tcW w:w="964" w:type="dxa"/>
            <w:shd w:val="clear" w:color="auto" w:fill="auto"/>
            <w:noWrap/>
            <w:hideMark/>
          </w:tcPr>
          <w:p w14:paraId="230ADDED" w14:textId="0085DA99" w:rsidR="00471718" w:rsidRPr="00471718" w:rsidRDefault="00471718">
            <w:r w:rsidRPr="00471718">
              <w:t>AP.2</w:t>
            </w:r>
            <w:r w:rsidR="00B613A2">
              <w:t>.</w:t>
            </w:r>
            <w:r w:rsidRPr="00471718">
              <w:t>2</w:t>
            </w:r>
          </w:p>
        </w:tc>
        <w:tc>
          <w:tcPr>
            <w:tcW w:w="9496" w:type="dxa"/>
            <w:hideMark/>
          </w:tcPr>
          <w:p w14:paraId="72F08764" w14:textId="1F96F87D" w:rsidR="00471718" w:rsidRPr="00471718" w:rsidRDefault="007C7CBA">
            <w:r>
              <w:t>Deelnemer</w:t>
            </w:r>
            <w:r w:rsidR="00DC3ACB" w:rsidRPr="00DC3ACB">
              <w:t xml:space="preserve"> kan een nieuwe Nadere Overeenkomst onder de nieuwe </w:t>
            </w:r>
            <w:r w:rsidR="005C2870">
              <w:t>r</w:t>
            </w:r>
            <w:r w:rsidR="00DC3ACB" w:rsidRPr="00DC3ACB">
              <w:t xml:space="preserve">aamovereenkomst sluiten met voorafgaande minicompetitie. Opdrachtnemers kunnen </w:t>
            </w:r>
            <w:r w:rsidR="005C2870">
              <w:t>O</w:t>
            </w:r>
            <w:r w:rsidR="00DC3ACB" w:rsidRPr="00DC3ACB">
              <w:t xml:space="preserve">ffertes uitbrengen met nieuwe </w:t>
            </w:r>
            <w:r>
              <w:t>Kandida</w:t>
            </w:r>
            <w:r w:rsidR="00DC3ACB" w:rsidRPr="00DC3ACB">
              <w:t xml:space="preserve">ten, maar ook de op grond van de oude Nadere Overeenkomst ingezette </w:t>
            </w:r>
            <w:r>
              <w:t>ICT-Professional</w:t>
            </w:r>
            <w:r w:rsidR="00DC3ACB" w:rsidRPr="00DC3ACB">
              <w:t xml:space="preserve"> kan (opnieuw) worden aangeboden. Op grond van de kenmerken van de Aanvraag (zie AP.1) wordt bepaald of </w:t>
            </w:r>
            <w:r w:rsidR="005C2870">
              <w:t>o</w:t>
            </w:r>
            <w:r w:rsidR="00DC3ACB" w:rsidRPr="00DC3ACB">
              <w:t xml:space="preserve">pdrachtnemer gehouden is aan contractuele voorwaarden ten aanzien van Kritische Prestatie Indicatoren (zie eis K.1 en verder) die zien op de Offerte van </w:t>
            </w:r>
            <w:r w:rsidR="005C2870">
              <w:t>o</w:t>
            </w:r>
            <w:r w:rsidR="00DC3ACB" w:rsidRPr="00DC3ACB">
              <w:t xml:space="preserve">pdrachtnemer. De restricties ten aanzien van de minicompetities en nieuw te sluiten Nadere Overeenkomst zijn in de </w:t>
            </w:r>
            <w:r w:rsidR="005C2870">
              <w:t>r</w:t>
            </w:r>
            <w:r w:rsidR="00DC3ACB" w:rsidRPr="00DC3ACB">
              <w:t>aamovereenkomst c.q. in dit Programma van Eisen verder vastgelegd.</w:t>
            </w:r>
          </w:p>
        </w:tc>
      </w:tr>
      <w:tr w:rsidR="005D420C" w:rsidRPr="00471718" w14:paraId="27BB642E" w14:textId="77777777" w:rsidTr="005D592E">
        <w:trPr>
          <w:trHeight w:val="684"/>
        </w:trPr>
        <w:tc>
          <w:tcPr>
            <w:tcW w:w="964" w:type="dxa"/>
            <w:shd w:val="clear" w:color="auto" w:fill="auto"/>
            <w:noWrap/>
            <w:hideMark/>
          </w:tcPr>
          <w:p w14:paraId="234AAB6B" w14:textId="69C77989" w:rsidR="005D420C" w:rsidRPr="00471718" w:rsidRDefault="005D420C" w:rsidP="005D420C">
            <w:r w:rsidRPr="00471718">
              <w:t>AP.2</w:t>
            </w:r>
            <w:r>
              <w:t>.3</w:t>
            </w:r>
          </w:p>
        </w:tc>
        <w:tc>
          <w:tcPr>
            <w:tcW w:w="9496" w:type="dxa"/>
            <w:hideMark/>
          </w:tcPr>
          <w:p w14:paraId="47DADB7E" w14:textId="6722CDB9" w:rsidR="005D420C" w:rsidRDefault="007C7CBA" w:rsidP="005D420C">
            <w:r>
              <w:t>Deelnemer</w:t>
            </w:r>
            <w:r w:rsidR="005D420C">
              <w:t xml:space="preserve"> kan een nieuwe Nadere Overeenkomst zonder voorafgaande minicompetitie sluiten onder de voorwaarden dat:</w:t>
            </w:r>
          </w:p>
          <w:p w14:paraId="3223430C" w14:textId="77777777" w:rsidR="005D420C" w:rsidRDefault="005D420C" w:rsidP="005D420C">
            <w:r>
              <w:t xml:space="preserve">(a1) de oorspronkelijke (oude) Nadere Overeenkomst is aangegaan met uitsluiting van de vrije vervangbaarheid op grond van artikel 6.4 Raamovereenkomst, en/of </w:t>
            </w:r>
          </w:p>
          <w:p w14:paraId="0DCFE7C6" w14:textId="1ED8B33F" w:rsidR="005D420C" w:rsidRDefault="005D420C" w:rsidP="005D420C">
            <w:r>
              <w:t xml:space="preserve">(a2) discontinuïteit in de inzet tot aanzienlijke risico's voor </w:t>
            </w:r>
            <w:r w:rsidR="007C7CBA">
              <w:t>Deelnemer</w:t>
            </w:r>
            <w:r>
              <w:t xml:space="preserve"> zou leiden, gelet op de resterende duur van de werkzaamheden waarvoor de </w:t>
            </w:r>
            <w:r w:rsidR="007C7CBA">
              <w:t>ICT-Professional</w:t>
            </w:r>
            <w:r>
              <w:t xml:space="preserve"> is ingehuurd;</w:t>
            </w:r>
          </w:p>
          <w:p w14:paraId="7BFB442F" w14:textId="21E97699" w:rsidR="005D420C" w:rsidRDefault="005D420C" w:rsidP="005D420C">
            <w:r>
              <w:t>(b) het gaat om de inzet van een ICT-</w:t>
            </w:r>
            <w:r w:rsidR="005C2870">
              <w:t>P</w:t>
            </w:r>
            <w:r>
              <w:t xml:space="preserve">rofessional met een arbeidsovereenkomst bij een </w:t>
            </w:r>
            <w:r w:rsidR="005C2870">
              <w:t>o</w:t>
            </w:r>
            <w:r>
              <w:t xml:space="preserve">pdrachtnemer (of onderaannemer van de betreffende Opdrachtnemer) die zich (opnieuw) heeft gekwalificeerd voor de nieuwe raamovereenkomst, als opvolger van de voorgaande (oude) raamovereenkomst; </w:t>
            </w:r>
          </w:p>
          <w:p w14:paraId="7173B42F" w14:textId="1477A2A7" w:rsidR="005D420C" w:rsidRDefault="005D420C" w:rsidP="005D420C">
            <w:r>
              <w:t xml:space="preserve">c) de inzet van dezelfde </w:t>
            </w:r>
            <w:r w:rsidR="007C7CBA">
              <w:t>ICT-Professional</w:t>
            </w:r>
            <w:r>
              <w:t xml:space="preserve"> onder de voorwaarden van de nieuwe </w:t>
            </w:r>
            <w:r w:rsidR="00B90D79">
              <w:t>r</w:t>
            </w:r>
            <w:r>
              <w:t>aamovereenkomst wordt gesloten voor inzet op dezelfde functie/rol en voor dezelfde werkzaamheden tegen hetzelfde uurtarief of lager als de voorgaande Nadere Overeenkomst;</w:t>
            </w:r>
          </w:p>
          <w:p w14:paraId="7ED46BAD" w14:textId="69E1E278" w:rsidR="005D420C" w:rsidRDefault="005D420C" w:rsidP="005D420C">
            <w:r>
              <w:t xml:space="preserve">d) de overeen te komen looptijd van de nieuwe Nadere Overeenkomst wordt beperkt tot een termijn die nodig is om de werkzaamheden zonder aanzienlijke continuïteitsrisico’s voor </w:t>
            </w:r>
            <w:r w:rsidR="007C7CBA">
              <w:t>Deelnemer</w:t>
            </w:r>
            <w:r>
              <w:t xml:space="preserve"> af te ronden en/of over te dragen, doch is ten hoogste twaalf (12) maanden; en </w:t>
            </w:r>
          </w:p>
          <w:p w14:paraId="029EF8CC" w14:textId="3633CEC0" w:rsidR="005D420C" w:rsidRPr="00471718" w:rsidRDefault="005D420C" w:rsidP="005D420C">
            <w:r>
              <w:t>e) de nieuwe Nadere Overeenkomst sluit, vanwege het beroep op het continuïteitsrisico, de vrije vervangbaarheid op grond van artikel 6.4 Raamovereenkomst expliciet uit.</w:t>
            </w:r>
          </w:p>
        </w:tc>
      </w:tr>
      <w:tr w:rsidR="00E07187" w:rsidRPr="00471718" w14:paraId="5FBC6FCE" w14:textId="77777777" w:rsidTr="00A61F4B">
        <w:trPr>
          <w:trHeight w:val="452"/>
        </w:trPr>
        <w:tc>
          <w:tcPr>
            <w:tcW w:w="964" w:type="dxa"/>
            <w:shd w:val="clear" w:color="auto" w:fill="auto"/>
            <w:noWrap/>
          </w:tcPr>
          <w:p w14:paraId="74A4FB53" w14:textId="30F9F580" w:rsidR="00E07187" w:rsidRPr="00471718" w:rsidRDefault="00E07187" w:rsidP="005D420C">
            <w:r>
              <w:t>AP.3</w:t>
            </w:r>
          </w:p>
        </w:tc>
        <w:tc>
          <w:tcPr>
            <w:tcW w:w="9496" w:type="dxa"/>
          </w:tcPr>
          <w:p w14:paraId="784A917D" w14:textId="2513025F" w:rsidR="00E07187" w:rsidRDefault="00E07187" w:rsidP="005D420C">
            <w:r w:rsidRPr="000913E4">
              <w:t>Deelnemer is gerechtigd een Aanvraag in te trekken zonder tot gunning over te gaan. Deelnemer hoeft opdrachtnemers hiervoor niet schadeloos -in welke vorm dan ook- te stellen.</w:t>
            </w:r>
          </w:p>
        </w:tc>
      </w:tr>
      <w:tr w:rsidR="005D420C" w:rsidRPr="00471718" w14:paraId="4E4349AB" w14:textId="77777777" w:rsidTr="005D592E">
        <w:trPr>
          <w:trHeight w:val="1368"/>
        </w:trPr>
        <w:tc>
          <w:tcPr>
            <w:tcW w:w="964" w:type="dxa"/>
            <w:shd w:val="clear" w:color="auto" w:fill="auto"/>
            <w:noWrap/>
            <w:hideMark/>
          </w:tcPr>
          <w:p w14:paraId="5AFF09C9" w14:textId="77777777" w:rsidR="005D420C" w:rsidRPr="00471718" w:rsidRDefault="005D420C" w:rsidP="005D420C">
            <w:r w:rsidRPr="00471718">
              <w:t>AP.4</w:t>
            </w:r>
          </w:p>
        </w:tc>
        <w:tc>
          <w:tcPr>
            <w:tcW w:w="9496" w:type="dxa"/>
            <w:hideMark/>
          </w:tcPr>
          <w:p w14:paraId="4F556996" w14:textId="1095BF4C" w:rsidR="005D420C" w:rsidRDefault="007C7CBA" w:rsidP="005D420C">
            <w:r>
              <w:t>Deelnemer</w:t>
            </w:r>
            <w:r w:rsidR="005D420C" w:rsidRPr="00471718">
              <w:t xml:space="preserve"> zet gelijktijdig bij alle </w:t>
            </w:r>
            <w:r w:rsidR="005D420C">
              <w:t>opdrachtnemer</w:t>
            </w:r>
            <w:r w:rsidR="005D420C" w:rsidRPr="00471718">
              <w:t xml:space="preserve">s </w:t>
            </w:r>
            <w:r w:rsidR="005D420C">
              <w:t xml:space="preserve">elektronisch </w:t>
            </w:r>
            <w:r w:rsidR="005D420C" w:rsidRPr="00471718">
              <w:t>een Aanvraag uit, tenzij er sprake is van</w:t>
            </w:r>
            <w:r w:rsidR="005D420C">
              <w:t>:</w:t>
            </w:r>
            <w:r w:rsidR="005D420C" w:rsidRPr="00471718">
              <w:t xml:space="preserve"> </w:t>
            </w:r>
          </w:p>
          <w:p w14:paraId="1264AA7D" w14:textId="03FFE467" w:rsidR="005D420C" w:rsidRDefault="005D420C" w:rsidP="005D592E">
            <w:pPr>
              <w:pStyle w:val="Lijstalinea"/>
              <w:numPr>
                <w:ilvl w:val="0"/>
                <w:numId w:val="17"/>
              </w:numPr>
            </w:pPr>
            <w:r>
              <w:t>(Sterke aanwijzingen voor)</w:t>
            </w:r>
            <w:r w:rsidRPr="00471718">
              <w:t xml:space="preserve"> </w:t>
            </w:r>
            <w:r>
              <w:t>B</w:t>
            </w:r>
            <w:r w:rsidRPr="00471718">
              <w:t>elangenverstrengeling</w:t>
            </w:r>
            <w:r>
              <w:t>,</w:t>
            </w:r>
            <w:r w:rsidRPr="00471718">
              <w:t xml:space="preserve"> waarbij uitsluitend </w:t>
            </w:r>
            <w:r>
              <w:t>de opdrachtnemer(s)</w:t>
            </w:r>
            <w:r w:rsidRPr="00471718">
              <w:t xml:space="preserve"> met conflicterende belangen word</w:t>
            </w:r>
            <w:r>
              <w:t>(t)(</w:t>
            </w:r>
            <w:r w:rsidRPr="00471718">
              <w:t>en</w:t>
            </w:r>
            <w:r>
              <w:t>)</w:t>
            </w:r>
            <w:r w:rsidRPr="00471718">
              <w:t xml:space="preserve"> uitgesloten)</w:t>
            </w:r>
            <w:r>
              <w:t>, of,</w:t>
            </w:r>
          </w:p>
          <w:p w14:paraId="284A81D7" w14:textId="0AEA006A" w:rsidR="005D420C" w:rsidRDefault="005D420C" w:rsidP="005D592E">
            <w:pPr>
              <w:pStyle w:val="Lijstalinea"/>
              <w:numPr>
                <w:ilvl w:val="0"/>
                <w:numId w:val="17"/>
              </w:numPr>
            </w:pPr>
            <w:r>
              <w:t>E</w:t>
            </w:r>
            <w:r w:rsidRPr="00471718">
              <w:t xml:space="preserve">en </w:t>
            </w:r>
            <w:r>
              <w:t>opdrachtnemer,</w:t>
            </w:r>
            <w:r w:rsidRPr="00471718">
              <w:t xml:space="preserve"> als gevolg van een eerdere toerekenbare tekortkoming</w:t>
            </w:r>
            <w:r>
              <w:t>,</w:t>
            </w:r>
            <w:r w:rsidRPr="00471718">
              <w:t xml:space="preserve"> of een aan </w:t>
            </w:r>
            <w:r>
              <w:t>opdrachtnemer</w:t>
            </w:r>
            <w:r w:rsidRPr="00471718">
              <w:t xml:space="preserve"> opgelegde sanctie</w:t>
            </w:r>
            <w:r>
              <w:t>,</w:t>
            </w:r>
            <w:r w:rsidRPr="00471718">
              <w:t xml:space="preserve"> uitgesloten is van deelname aan de minicompetitie, of</w:t>
            </w:r>
            <w:r>
              <w:t>,</w:t>
            </w:r>
          </w:p>
          <w:p w14:paraId="05274308" w14:textId="28A6E421" w:rsidR="005D420C" w:rsidRPr="00471718" w:rsidRDefault="005D420C" w:rsidP="005D592E">
            <w:pPr>
              <w:pStyle w:val="Lijstalinea"/>
              <w:numPr>
                <w:ilvl w:val="0"/>
                <w:numId w:val="17"/>
              </w:numPr>
            </w:pPr>
            <w:r>
              <w:t>E</w:t>
            </w:r>
            <w:r w:rsidRPr="00471718">
              <w:t xml:space="preserve">en minicompetitie niet wordt toegepast </w:t>
            </w:r>
            <w:r>
              <w:t>vanwege</w:t>
            </w:r>
            <w:r w:rsidRPr="00471718">
              <w:t xml:space="preserve"> andere redenen in </w:t>
            </w:r>
            <w:r>
              <w:t>di</w:t>
            </w:r>
            <w:r w:rsidRPr="00471718">
              <w:t xml:space="preserve">t </w:t>
            </w:r>
            <w:proofErr w:type="spellStart"/>
            <w:r w:rsidRPr="00471718">
              <w:t>PvE</w:t>
            </w:r>
            <w:proofErr w:type="spellEnd"/>
            <w:r w:rsidRPr="00471718">
              <w:t xml:space="preserve"> vermeld.</w:t>
            </w:r>
          </w:p>
        </w:tc>
      </w:tr>
      <w:tr w:rsidR="005D420C" w:rsidRPr="00471718" w14:paraId="0D9A60DB" w14:textId="77777777" w:rsidTr="005D592E">
        <w:trPr>
          <w:trHeight w:val="3919"/>
        </w:trPr>
        <w:tc>
          <w:tcPr>
            <w:tcW w:w="964" w:type="dxa"/>
            <w:shd w:val="clear" w:color="auto" w:fill="auto"/>
            <w:noWrap/>
            <w:hideMark/>
          </w:tcPr>
          <w:p w14:paraId="066E1511" w14:textId="77777777" w:rsidR="005D420C" w:rsidRPr="00471718" w:rsidRDefault="005D420C" w:rsidP="005D420C">
            <w:r w:rsidRPr="00471718">
              <w:lastRenderedPageBreak/>
              <w:t>AP.5</w:t>
            </w:r>
          </w:p>
        </w:tc>
        <w:tc>
          <w:tcPr>
            <w:tcW w:w="9496" w:type="dxa"/>
            <w:hideMark/>
          </w:tcPr>
          <w:p w14:paraId="482AEEE3" w14:textId="2ED233B0" w:rsidR="005D420C" w:rsidRDefault="005D420C" w:rsidP="005D420C">
            <w:r w:rsidRPr="00471718">
              <w:t xml:space="preserve">Gunning van de Nadere </w:t>
            </w:r>
            <w:r>
              <w:t>Overeenkomst</w:t>
            </w:r>
            <w:r w:rsidRPr="00471718">
              <w:t xml:space="preserve"> vindt plaats op basis van </w:t>
            </w:r>
            <w:r w:rsidR="000B079C" w:rsidRPr="000B079C">
              <w:t>de beste prijs-kwaliteitverhouding aan de hand van</w:t>
            </w:r>
            <w:r w:rsidR="000B079C">
              <w:t xml:space="preserve"> </w:t>
            </w:r>
            <w:r w:rsidRPr="00471718">
              <w:t>de volgende criteria:</w:t>
            </w:r>
          </w:p>
          <w:p w14:paraId="321B5FC5" w14:textId="2E266BC5" w:rsidR="005D420C" w:rsidRDefault="005D420C" w:rsidP="005D592E">
            <w:pPr>
              <w:pStyle w:val="Lijstalinea"/>
              <w:numPr>
                <w:ilvl w:val="0"/>
                <w:numId w:val="9"/>
              </w:numPr>
            </w:pPr>
            <w:r>
              <w:t>Tarief;</w:t>
            </w:r>
          </w:p>
          <w:p w14:paraId="2ECE9D64" w14:textId="3649AD5A" w:rsidR="005D420C" w:rsidRDefault="000B079C" w:rsidP="005D592E">
            <w:pPr>
              <w:pStyle w:val="Lijstalinea"/>
              <w:numPr>
                <w:ilvl w:val="0"/>
                <w:numId w:val="9"/>
              </w:numPr>
            </w:pPr>
            <w:r>
              <w:t xml:space="preserve">Optioneel: </w:t>
            </w:r>
            <w:r w:rsidR="005D420C" w:rsidRPr="00471718">
              <w:t xml:space="preserve">Duurzaamheidsaspecten </w:t>
            </w:r>
            <w:r w:rsidR="005D420C">
              <w:t xml:space="preserve">en social return doelgroep </w:t>
            </w:r>
            <w:r w:rsidR="005D420C" w:rsidRPr="00471718">
              <w:t xml:space="preserve">bij inzet van de </w:t>
            </w:r>
            <w:r w:rsidR="007C7CBA">
              <w:t>Kandida</w:t>
            </w:r>
            <w:r w:rsidR="005D420C">
              <w:t>at;</w:t>
            </w:r>
          </w:p>
          <w:p w14:paraId="4778C026" w14:textId="73A3D0F7" w:rsidR="005D420C" w:rsidRDefault="005D420C" w:rsidP="005D592E">
            <w:pPr>
              <w:pStyle w:val="Lijstalinea"/>
              <w:numPr>
                <w:ilvl w:val="0"/>
                <w:numId w:val="9"/>
              </w:numPr>
            </w:pPr>
            <w:r>
              <w:t xml:space="preserve">Relevante werkervaring van de </w:t>
            </w:r>
            <w:r w:rsidR="007C7CBA">
              <w:t>Kandida</w:t>
            </w:r>
            <w:r>
              <w:t>at;</w:t>
            </w:r>
          </w:p>
          <w:p w14:paraId="7E703BD5" w14:textId="66CC22E0" w:rsidR="005D420C" w:rsidRDefault="005D420C" w:rsidP="005D592E">
            <w:pPr>
              <w:pStyle w:val="Lijstalinea"/>
              <w:numPr>
                <w:ilvl w:val="0"/>
                <w:numId w:val="9"/>
              </w:numPr>
            </w:pPr>
            <w:r w:rsidRPr="00471718">
              <w:t>Kennis</w:t>
            </w:r>
            <w:r>
              <w:t xml:space="preserve"> en vaardigheden van de </w:t>
            </w:r>
            <w:r w:rsidR="007C7CBA">
              <w:t>Kandida</w:t>
            </w:r>
            <w:r>
              <w:t>at;</w:t>
            </w:r>
          </w:p>
          <w:p w14:paraId="32B445E7" w14:textId="67BF20C3" w:rsidR="005D420C" w:rsidRDefault="0007630C" w:rsidP="005D592E">
            <w:pPr>
              <w:pStyle w:val="Lijstalinea"/>
              <w:numPr>
                <w:ilvl w:val="0"/>
                <w:numId w:val="9"/>
              </w:numPr>
            </w:pPr>
            <w:r>
              <w:t xml:space="preserve">Optioneel: </w:t>
            </w:r>
            <w:r w:rsidR="005D420C" w:rsidRPr="00471718">
              <w:t>Bes</w:t>
            </w:r>
            <w:r w:rsidR="005D420C">
              <w:t xml:space="preserve">chikbaarheid van de </w:t>
            </w:r>
            <w:r w:rsidR="007C7CBA">
              <w:t>Kandida</w:t>
            </w:r>
            <w:r w:rsidR="005D420C">
              <w:t>at;</w:t>
            </w:r>
          </w:p>
          <w:p w14:paraId="669362E8" w14:textId="2A04B547" w:rsidR="005D420C" w:rsidRDefault="005D420C" w:rsidP="005D592E">
            <w:pPr>
              <w:pStyle w:val="Lijstalinea"/>
              <w:numPr>
                <w:ilvl w:val="0"/>
                <w:numId w:val="9"/>
              </w:numPr>
            </w:pPr>
            <w:r w:rsidRPr="00471718">
              <w:t xml:space="preserve">Mate waarin de </w:t>
            </w:r>
            <w:r w:rsidR="007C7CBA">
              <w:t>Kandida</w:t>
            </w:r>
            <w:r>
              <w:t>at de opdracht begrijpt;</w:t>
            </w:r>
          </w:p>
          <w:p w14:paraId="3F465A70" w14:textId="6FF0B125" w:rsidR="005D420C" w:rsidRDefault="005D420C" w:rsidP="005D592E">
            <w:pPr>
              <w:pStyle w:val="Lijstalinea"/>
              <w:numPr>
                <w:ilvl w:val="0"/>
                <w:numId w:val="9"/>
              </w:numPr>
            </w:pPr>
            <w:r w:rsidRPr="00471718">
              <w:t xml:space="preserve">Of de </w:t>
            </w:r>
            <w:r w:rsidR="007C7CBA">
              <w:t>Kandida</w:t>
            </w:r>
            <w:r w:rsidRPr="00471718">
              <w:t xml:space="preserve">at overtuigt te kunnen werken volgens de cultuur van de organisatie van </w:t>
            </w:r>
            <w:r w:rsidR="007C7CBA">
              <w:t>Deelnemer</w:t>
            </w:r>
            <w:r w:rsidRPr="00471718">
              <w:t xml:space="preserve"> en daarvoor </w:t>
            </w:r>
            <w:r>
              <w:t>de</w:t>
            </w:r>
            <w:r w:rsidRPr="00471718">
              <w:t xml:space="preserve"> juiste </w:t>
            </w:r>
            <w:r>
              <w:t>eigenschappen</w:t>
            </w:r>
            <w:r w:rsidRPr="00471718">
              <w:t xml:space="preserve"> heeft</w:t>
            </w:r>
            <w:r>
              <w:t>.</w:t>
            </w:r>
          </w:p>
          <w:p w14:paraId="1F7FF224" w14:textId="4DF099EB" w:rsidR="005D420C" w:rsidRDefault="005D420C" w:rsidP="005D420C"/>
          <w:p w14:paraId="605DE801" w14:textId="5115C56C" w:rsidR="005D420C" w:rsidRPr="00471718" w:rsidRDefault="005D420C" w:rsidP="005D420C">
            <w:r w:rsidRPr="00471718">
              <w:t>De mate waarin genoemde criteria meewegen in de beoordeling wordt vooraf in de betreffende Aanvraag vermeld.</w:t>
            </w:r>
            <w:r w:rsidRPr="00471718">
              <w:br/>
              <w:t xml:space="preserve">Criteria 1 tot en met </w:t>
            </w:r>
            <w:r>
              <w:t>5</w:t>
            </w:r>
            <w:r w:rsidRPr="00471718">
              <w:t xml:space="preserve"> worden beoordeeld op basis van de </w:t>
            </w:r>
            <w:r>
              <w:t>O</w:t>
            </w:r>
            <w:r w:rsidRPr="00471718">
              <w:t xml:space="preserve">fferte. </w:t>
            </w:r>
            <w:r w:rsidRPr="00471718">
              <w:br/>
              <w:t xml:space="preserve">Criteria 2 tot en met </w:t>
            </w:r>
            <w:r>
              <w:t>5</w:t>
            </w:r>
            <w:r w:rsidRPr="00471718">
              <w:t xml:space="preserve"> worden geverifieerd in een selectiegesprek. </w:t>
            </w:r>
            <w:r w:rsidRPr="00471718">
              <w:br/>
              <w:t>Criteri</w:t>
            </w:r>
            <w:r>
              <w:t>a</w:t>
            </w:r>
            <w:r w:rsidRPr="00471718">
              <w:t xml:space="preserve"> </w:t>
            </w:r>
            <w:r>
              <w:t>6</w:t>
            </w:r>
            <w:r w:rsidRPr="00471718">
              <w:t xml:space="preserve"> en </w:t>
            </w:r>
            <w:r>
              <w:t>7</w:t>
            </w:r>
            <w:r w:rsidRPr="00471718">
              <w:t xml:space="preserve"> worden beoordeeld op basis van een selectiegesprek.</w:t>
            </w:r>
          </w:p>
        </w:tc>
      </w:tr>
      <w:tr w:rsidR="005D420C" w:rsidRPr="00471718" w14:paraId="5DC7ECBC" w14:textId="77777777" w:rsidTr="005D592E">
        <w:trPr>
          <w:trHeight w:val="4005"/>
        </w:trPr>
        <w:tc>
          <w:tcPr>
            <w:tcW w:w="964" w:type="dxa"/>
            <w:shd w:val="clear" w:color="auto" w:fill="auto"/>
            <w:noWrap/>
          </w:tcPr>
          <w:p w14:paraId="30CC49F2" w14:textId="669F525D" w:rsidR="005D420C" w:rsidRPr="00471718" w:rsidRDefault="005D420C" w:rsidP="005D420C">
            <w:r>
              <w:t>AP.5.1</w:t>
            </w:r>
          </w:p>
        </w:tc>
        <w:tc>
          <w:tcPr>
            <w:tcW w:w="9496" w:type="dxa"/>
          </w:tcPr>
          <w:p w14:paraId="08F154B2" w14:textId="79685F0A" w:rsidR="005D420C" w:rsidRDefault="005D420C" w:rsidP="005D420C">
            <w:pPr>
              <w:spacing w:after="160" w:line="252" w:lineRule="auto"/>
              <w:jc w:val="both"/>
              <w:rPr>
                <w:rFonts w:ascii="Calibri" w:hAnsi="Calibri"/>
                <w:sz w:val="22"/>
                <w:szCs w:val="22"/>
              </w:rPr>
            </w:pPr>
            <w:r>
              <w:t xml:space="preserve">Bij gunning van een Nadere Overeenkomst voor een Innovatie proeftuin kan een </w:t>
            </w:r>
            <w:r w:rsidR="007C7CBA">
              <w:t>Deelnemer</w:t>
            </w:r>
            <w:r>
              <w:t xml:space="preserve"> in aanvulling op de criteria zoals genoemd in voorgaande eis (AP.5) één of meer van de volgende criteria toepassen:</w:t>
            </w:r>
          </w:p>
          <w:p w14:paraId="2D4AEA6F" w14:textId="596351D9" w:rsidR="005D420C" w:rsidRDefault="005D420C" w:rsidP="005D592E">
            <w:pPr>
              <w:pStyle w:val="Lijstalinea"/>
              <w:numPr>
                <w:ilvl w:val="0"/>
                <w:numId w:val="20"/>
              </w:numPr>
              <w:spacing w:after="160" w:line="252" w:lineRule="auto"/>
              <w:jc w:val="both"/>
            </w:pPr>
            <w:r>
              <w:t xml:space="preserve">Impact c.q. toegevoegde waarde van de oplossing: de mate waarin de voorgestelde (innovatieve) oplossing bijdraagt aan het vraagstuk van de </w:t>
            </w:r>
            <w:r w:rsidR="007C7CBA">
              <w:t>Deelnemer</w:t>
            </w:r>
            <w:r>
              <w:t xml:space="preserve"> (zoals geformuleerd in de Aanvraag)</w:t>
            </w:r>
          </w:p>
          <w:p w14:paraId="2E107FE3" w14:textId="2A4015EC" w:rsidR="005D420C" w:rsidRDefault="005D420C" w:rsidP="005D592E">
            <w:pPr>
              <w:pStyle w:val="Lijstalinea"/>
              <w:numPr>
                <w:ilvl w:val="0"/>
                <w:numId w:val="20"/>
              </w:numPr>
              <w:spacing w:after="160" w:line="252" w:lineRule="auto"/>
              <w:jc w:val="both"/>
            </w:pPr>
            <w:r>
              <w:t xml:space="preserve">Haalbaarheid van beoogde oplossing: kan de oplossing naar verwachting ook gerealiseerd en mogelijk gebruikt worden binnen de omgeving van de </w:t>
            </w:r>
            <w:r w:rsidR="007C7CBA">
              <w:t>Deelnemer</w:t>
            </w:r>
            <w:r>
              <w:t>, vanuit functioneel, niet-functioneel en technisch perspectief gezien. Zijn hierbij de relevante risico’s en randvoorwaarden inzichtelijk en kunnen zij voldoende gemanaged worden. Noot: daadwerkelijke inkoop van de oplossing valt buiten scope van de opdracht.</w:t>
            </w:r>
          </w:p>
          <w:p w14:paraId="4A06FFF4" w14:textId="47131A12" w:rsidR="005D420C" w:rsidRDefault="005D420C" w:rsidP="005D592E">
            <w:pPr>
              <w:pStyle w:val="Lijstalinea"/>
              <w:numPr>
                <w:ilvl w:val="0"/>
                <w:numId w:val="20"/>
              </w:numPr>
              <w:spacing w:after="160" w:line="252" w:lineRule="auto"/>
              <w:jc w:val="both"/>
            </w:pPr>
            <w:r>
              <w:t xml:space="preserve">Haalbaarheid en concreetheid van de aanpak voor </w:t>
            </w:r>
            <w:proofErr w:type="spellStart"/>
            <w:r>
              <w:t>onderzoeks</w:t>
            </w:r>
            <w:proofErr w:type="spellEnd"/>
            <w:r>
              <w:t xml:space="preserve">/ontwikkelings- en testfase: de mate waarin de (beoogde) aanpak voor Fase 2 (onderzoeks-/ontwikkelingsfase) en Fase 3 (testfase) concreet is uitgewerkt en in de omgeving van </w:t>
            </w:r>
            <w:r w:rsidR="007C7CBA">
              <w:t>Deelnemer</w:t>
            </w:r>
            <w:r>
              <w:t xml:space="preserve"> uitgevoerd kan worden</w:t>
            </w:r>
          </w:p>
          <w:p w14:paraId="283D969E" w14:textId="0CF9DE12" w:rsidR="005D420C" w:rsidRDefault="005D420C" w:rsidP="005D592E">
            <w:pPr>
              <w:pStyle w:val="Lijstalinea"/>
              <w:numPr>
                <w:ilvl w:val="0"/>
                <w:numId w:val="20"/>
              </w:numPr>
              <w:spacing w:after="160" w:line="252" w:lineRule="auto"/>
              <w:jc w:val="both"/>
            </w:pPr>
            <w:r>
              <w:t xml:space="preserve">Economisch perspectief: de mate waarin de oplossing naar verwachting een positieve Business Case oplevert bij eventuele toepassing in de omgeving van </w:t>
            </w:r>
            <w:r w:rsidR="007C7CBA">
              <w:t>Deelnemer</w:t>
            </w:r>
            <w:r>
              <w:t xml:space="preserve"> (baten hoger dan lasten)</w:t>
            </w:r>
          </w:p>
        </w:tc>
      </w:tr>
      <w:tr w:rsidR="005D420C" w:rsidRPr="00471718" w14:paraId="5288577A" w14:textId="77777777" w:rsidTr="005D592E">
        <w:trPr>
          <w:trHeight w:val="684"/>
        </w:trPr>
        <w:tc>
          <w:tcPr>
            <w:tcW w:w="964" w:type="dxa"/>
            <w:shd w:val="clear" w:color="auto" w:fill="auto"/>
            <w:noWrap/>
            <w:hideMark/>
          </w:tcPr>
          <w:p w14:paraId="76827A03" w14:textId="77777777" w:rsidR="005D420C" w:rsidRPr="00471718" w:rsidRDefault="005D420C" w:rsidP="005D420C">
            <w:r w:rsidRPr="00471718">
              <w:t>AP.6</w:t>
            </w:r>
          </w:p>
        </w:tc>
        <w:tc>
          <w:tcPr>
            <w:tcW w:w="9496" w:type="dxa"/>
            <w:hideMark/>
          </w:tcPr>
          <w:p w14:paraId="068FB7BC" w14:textId="17E6638A" w:rsidR="005D420C" w:rsidRPr="00471718" w:rsidRDefault="005D420C" w:rsidP="005D420C">
            <w:r>
              <w:t>Opdrachtnemer</w:t>
            </w:r>
            <w:r w:rsidRPr="00471718">
              <w:t xml:space="preserve"> stelt één (1) e-mailadres of contactpunt (</w:t>
            </w:r>
            <w:proofErr w:type="spellStart"/>
            <w:r w:rsidRPr="00471718">
              <w:t>i.g.v</w:t>
            </w:r>
            <w:proofErr w:type="spellEnd"/>
            <w:r w:rsidRPr="00471718">
              <w:t xml:space="preserve">. gebruik van </w:t>
            </w:r>
            <w:r>
              <w:t>een elektronisch</w:t>
            </w:r>
            <w:r w:rsidRPr="00471718">
              <w:t xml:space="preserve"> systeem) beschikbaar waarnaar alle</w:t>
            </w:r>
            <w:r>
              <w:t xml:space="preserve"> </w:t>
            </w:r>
            <w:r w:rsidRPr="00471718">
              <w:t xml:space="preserve">Aanvragen gezonden kunnen worden. De goede werking daarvan is de verantwoordelijkheid van </w:t>
            </w:r>
            <w:r>
              <w:t>opdrachtnemer</w:t>
            </w:r>
            <w:r w:rsidRPr="00471718">
              <w:t>.</w:t>
            </w:r>
          </w:p>
        </w:tc>
      </w:tr>
      <w:tr w:rsidR="005D420C" w:rsidRPr="00471718" w14:paraId="01D5E88D" w14:textId="77777777" w:rsidTr="005D592E">
        <w:trPr>
          <w:trHeight w:val="523"/>
        </w:trPr>
        <w:tc>
          <w:tcPr>
            <w:tcW w:w="964" w:type="dxa"/>
            <w:shd w:val="clear" w:color="auto" w:fill="auto"/>
            <w:noWrap/>
            <w:hideMark/>
          </w:tcPr>
          <w:p w14:paraId="5390B54A" w14:textId="77777777" w:rsidR="005D420C" w:rsidRPr="00471718" w:rsidRDefault="005D420C" w:rsidP="005D420C">
            <w:r w:rsidRPr="00471718">
              <w:t>AP.7</w:t>
            </w:r>
          </w:p>
        </w:tc>
        <w:tc>
          <w:tcPr>
            <w:tcW w:w="9496" w:type="dxa"/>
            <w:hideMark/>
          </w:tcPr>
          <w:p w14:paraId="7187CD25" w14:textId="1D1CA42C" w:rsidR="005D420C" w:rsidRPr="00471718" w:rsidRDefault="005D420C" w:rsidP="005D420C">
            <w:r w:rsidRPr="00471718">
              <w:t xml:space="preserve">Het staat </w:t>
            </w:r>
            <w:r>
              <w:t>opdrachtnemer</w:t>
            </w:r>
            <w:r w:rsidRPr="00471718">
              <w:t xml:space="preserve"> vrij om schriftelijk toelichting te vragen en/of vragen te stellen aan de </w:t>
            </w:r>
            <w:r w:rsidR="007C7CBA">
              <w:t>Deelnemer</w:t>
            </w:r>
            <w:r w:rsidRPr="00471718">
              <w:t xml:space="preserve"> over een Aanvraag.</w:t>
            </w:r>
            <w:r w:rsidR="001300A9">
              <w:t xml:space="preserve"> </w:t>
            </w:r>
            <w:r w:rsidR="001300A9" w:rsidRPr="00ED20DC">
              <w:rPr>
                <w:rFonts w:cs="Calibri"/>
                <w:szCs w:val="18"/>
              </w:rPr>
              <w:t>Procesafspraken hierover worden vastgelegd in het DAP</w:t>
            </w:r>
            <w:r w:rsidR="001300A9">
              <w:rPr>
                <w:rFonts w:cs="Calibri"/>
                <w:szCs w:val="18"/>
              </w:rPr>
              <w:t>.</w:t>
            </w:r>
          </w:p>
        </w:tc>
      </w:tr>
      <w:tr w:rsidR="005D420C" w:rsidRPr="00471718" w14:paraId="4E31D5C7" w14:textId="77777777" w:rsidTr="005D592E">
        <w:trPr>
          <w:trHeight w:val="712"/>
        </w:trPr>
        <w:tc>
          <w:tcPr>
            <w:tcW w:w="964" w:type="dxa"/>
            <w:shd w:val="clear" w:color="auto" w:fill="auto"/>
            <w:noWrap/>
            <w:hideMark/>
          </w:tcPr>
          <w:p w14:paraId="0647101D" w14:textId="77777777" w:rsidR="005D420C" w:rsidRPr="00471718" w:rsidRDefault="005D420C" w:rsidP="005D420C">
            <w:r w:rsidRPr="00471718">
              <w:t>AP.8</w:t>
            </w:r>
          </w:p>
        </w:tc>
        <w:tc>
          <w:tcPr>
            <w:tcW w:w="9496" w:type="dxa"/>
            <w:hideMark/>
          </w:tcPr>
          <w:p w14:paraId="6F41E66D" w14:textId="63C39037" w:rsidR="005D420C" w:rsidRPr="00471718" w:rsidRDefault="005D420C" w:rsidP="005D420C">
            <w:r>
              <w:t>Opdrachtnemer</w:t>
            </w:r>
            <w:r w:rsidRPr="00471718">
              <w:t xml:space="preserve"> verifieert voorafgaand aan het indienen van een </w:t>
            </w:r>
            <w:r>
              <w:t>O</w:t>
            </w:r>
            <w:r w:rsidRPr="00471718">
              <w:t xml:space="preserve">fferte of </w:t>
            </w:r>
            <w:r w:rsidR="007C7CBA">
              <w:t>Kandida</w:t>
            </w:r>
            <w:r>
              <w:t>ten</w:t>
            </w:r>
            <w:r w:rsidRPr="00471718">
              <w:t xml:space="preserve"> beschikken over de </w:t>
            </w:r>
            <w:r>
              <w:t xml:space="preserve">voor de Aanvraag </w:t>
            </w:r>
            <w:r w:rsidRPr="00471718">
              <w:t xml:space="preserve">relevante certificaten en diploma’s, voor zover die genoemd zijn in het </w:t>
            </w:r>
            <w:r>
              <w:t xml:space="preserve">cv van de </w:t>
            </w:r>
            <w:r w:rsidR="007C7CBA">
              <w:t>Kandida</w:t>
            </w:r>
            <w:r>
              <w:t>at</w:t>
            </w:r>
            <w:r w:rsidRPr="00471718">
              <w:t xml:space="preserve">. Op eerste verzoek van </w:t>
            </w:r>
            <w:r w:rsidR="007C7CBA">
              <w:t>Deelnemer</w:t>
            </w:r>
            <w:r w:rsidRPr="00471718">
              <w:t xml:space="preserve"> worden kopieën daarvan overgelegd.</w:t>
            </w:r>
          </w:p>
        </w:tc>
      </w:tr>
      <w:tr w:rsidR="005D420C" w:rsidRPr="00471718" w14:paraId="2F2022BC" w14:textId="77777777" w:rsidTr="005D592E">
        <w:trPr>
          <w:trHeight w:val="1596"/>
        </w:trPr>
        <w:tc>
          <w:tcPr>
            <w:tcW w:w="964" w:type="dxa"/>
            <w:shd w:val="clear" w:color="auto" w:fill="auto"/>
            <w:noWrap/>
            <w:hideMark/>
          </w:tcPr>
          <w:p w14:paraId="68E31D77" w14:textId="77777777" w:rsidR="005D420C" w:rsidRPr="00471718" w:rsidRDefault="005D420C" w:rsidP="005D420C">
            <w:r w:rsidRPr="00471718">
              <w:t>AP.9</w:t>
            </w:r>
          </w:p>
        </w:tc>
        <w:tc>
          <w:tcPr>
            <w:tcW w:w="9496" w:type="dxa"/>
            <w:hideMark/>
          </w:tcPr>
          <w:p w14:paraId="6BEE46D4" w14:textId="2539697B" w:rsidR="005D420C" w:rsidRPr="00471718" w:rsidRDefault="005D420C" w:rsidP="005D420C">
            <w:r>
              <w:t>Opdrachtnemer</w:t>
            </w:r>
            <w:r w:rsidRPr="00471718">
              <w:t xml:space="preserve"> stelt, voordat een </w:t>
            </w:r>
            <w:r w:rsidR="007C7CBA">
              <w:t>Kandida</w:t>
            </w:r>
            <w:r w:rsidRPr="00471718">
              <w:t xml:space="preserve">at wordt aangeboden, een onderzoek in naar de geschiktheid van de </w:t>
            </w:r>
            <w:r w:rsidR="007C7CBA">
              <w:t>Kandida</w:t>
            </w:r>
            <w:r w:rsidRPr="00471718">
              <w:t xml:space="preserve">at voor de functie, diens arbeidsverleden en daadwerkelijke beschikbaarheid. </w:t>
            </w:r>
            <w:r>
              <w:t>Opdrachtnemer</w:t>
            </w:r>
            <w:r w:rsidRPr="00471718">
              <w:t xml:space="preserve"> toetst hierbij onder</w:t>
            </w:r>
            <w:r>
              <w:t xml:space="preserve"> </w:t>
            </w:r>
            <w:r w:rsidRPr="00471718">
              <w:t xml:space="preserve">meer enkele referenties, diploma’s, competenties, identiteit van de </w:t>
            </w:r>
            <w:r w:rsidR="007C7CBA">
              <w:t>Kandida</w:t>
            </w:r>
            <w:r w:rsidRPr="00471718">
              <w:t xml:space="preserve">at. De nagetrokken referenties dienen zoveel als mogelijk vergelijkbaar te zijn met de beoogde functie van de </w:t>
            </w:r>
            <w:r w:rsidR="007C7CBA">
              <w:t>ICT-Professional</w:t>
            </w:r>
            <w:r w:rsidRPr="00471718">
              <w:t xml:space="preserve"> bij de </w:t>
            </w:r>
            <w:r w:rsidR="007C7CBA">
              <w:t>Deelnemer</w:t>
            </w:r>
            <w:r w:rsidRPr="00471718">
              <w:t xml:space="preserve">. Als de </w:t>
            </w:r>
            <w:r w:rsidR="007C7CBA">
              <w:t>Kandida</w:t>
            </w:r>
            <w:r w:rsidRPr="00471718">
              <w:t xml:space="preserve">at één of meerdere referenties heeft opgegeven van werkzaamheden bij de Rijksoverheid, dan toetst </w:t>
            </w:r>
            <w:r>
              <w:t>opdrachtnemer</w:t>
            </w:r>
            <w:r w:rsidRPr="00471718">
              <w:t xml:space="preserve"> ten minste één daarvan. </w:t>
            </w:r>
            <w:r w:rsidR="007C7CBA">
              <w:t>Deelnemer</w:t>
            </w:r>
            <w:r w:rsidRPr="00471718">
              <w:t xml:space="preserve"> kan hier navraag naar doen bij </w:t>
            </w:r>
            <w:r>
              <w:t>opdrachtnemer</w:t>
            </w:r>
            <w:r w:rsidRPr="00471718">
              <w:t>.</w:t>
            </w:r>
          </w:p>
        </w:tc>
      </w:tr>
      <w:tr w:rsidR="005D420C" w:rsidRPr="00471718" w14:paraId="59AB7920" w14:textId="77777777" w:rsidTr="005D592E">
        <w:trPr>
          <w:trHeight w:val="684"/>
        </w:trPr>
        <w:tc>
          <w:tcPr>
            <w:tcW w:w="964" w:type="dxa"/>
            <w:shd w:val="clear" w:color="auto" w:fill="auto"/>
            <w:noWrap/>
            <w:hideMark/>
          </w:tcPr>
          <w:p w14:paraId="7EE1598A" w14:textId="77777777" w:rsidR="005D420C" w:rsidRPr="00471718" w:rsidRDefault="005D420C" w:rsidP="005D420C">
            <w:r w:rsidRPr="00471718">
              <w:t>AP.10</w:t>
            </w:r>
          </w:p>
        </w:tc>
        <w:tc>
          <w:tcPr>
            <w:tcW w:w="9496" w:type="dxa"/>
            <w:hideMark/>
          </w:tcPr>
          <w:p w14:paraId="2634FBC5" w14:textId="4360A249" w:rsidR="005D420C" w:rsidRPr="00471718" w:rsidRDefault="005D420C" w:rsidP="005D420C">
            <w:r>
              <w:t>O</w:t>
            </w:r>
            <w:r w:rsidRPr="00471718">
              <w:t xml:space="preserve">ffertes worden, tenzij anders aangegeven in de Aanvraag, binnen </w:t>
            </w:r>
            <w:r>
              <w:t>vier (</w:t>
            </w:r>
            <w:r w:rsidRPr="00471718">
              <w:t>4</w:t>
            </w:r>
            <w:r>
              <w:t>)</w:t>
            </w:r>
            <w:r w:rsidRPr="00471718">
              <w:t xml:space="preserve"> werkdagen</w:t>
            </w:r>
            <w:r>
              <w:t>, gerekend vanaf het versturen van de Aanvraag,</w:t>
            </w:r>
            <w:r w:rsidRPr="00471718">
              <w:t xml:space="preserve"> elektronisch aangeleverd. In spoedgevallen kan deze termijn worden verkort (in beginsel naar </w:t>
            </w:r>
            <w:r>
              <w:t>twee (2)</w:t>
            </w:r>
            <w:r w:rsidRPr="00471718">
              <w:t xml:space="preserve"> werkdagen), hetgeen onderbouwd wordt in de</w:t>
            </w:r>
            <w:r>
              <w:t xml:space="preserve"> </w:t>
            </w:r>
            <w:r w:rsidRPr="00471718">
              <w:t>Aanvraag.</w:t>
            </w:r>
          </w:p>
        </w:tc>
      </w:tr>
      <w:tr w:rsidR="005D420C" w:rsidRPr="00471718" w14:paraId="34D74A0C" w14:textId="77777777" w:rsidTr="0033407C">
        <w:trPr>
          <w:trHeight w:val="22"/>
        </w:trPr>
        <w:tc>
          <w:tcPr>
            <w:tcW w:w="964" w:type="dxa"/>
            <w:shd w:val="clear" w:color="auto" w:fill="auto"/>
            <w:noWrap/>
            <w:hideMark/>
          </w:tcPr>
          <w:p w14:paraId="2252A22F" w14:textId="77777777" w:rsidR="005D420C" w:rsidRPr="00471718" w:rsidRDefault="005D420C" w:rsidP="005D420C">
            <w:r w:rsidRPr="00471718">
              <w:t>AP.11</w:t>
            </w:r>
          </w:p>
        </w:tc>
        <w:tc>
          <w:tcPr>
            <w:tcW w:w="9496" w:type="dxa"/>
            <w:hideMark/>
          </w:tcPr>
          <w:p w14:paraId="5724AB95" w14:textId="7149BE25" w:rsidR="005D420C" w:rsidRPr="00471718" w:rsidRDefault="006A3E0B" w:rsidP="005D420C">
            <w:r>
              <w:t>Vervallen</w:t>
            </w:r>
          </w:p>
        </w:tc>
      </w:tr>
      <w:tr w:rsidR="005D420C" w:rsidRPr="00471718" w14:paraId="224B448A" w14:textId="77777777" w:rsidTr="005D592E">
        <w:trPr>
          <w:trHeight w:val="733"/>
        </w:trPr>
        <w:tc>
          <w:tcPr>
            <w:tcW w:w="964" w:type="dxa"/>
            <w:shd w:val="clear" w:color="auto" w:fill="auto"/>
            <w:noWrap/>
            <w:hideMark/>
          </w:tcPr>
          <w:p w14:paraId="42407CCF" w14:textId="77777777" w:rsidR="005D420C" w:rsidRPr="00471718" w:rsidRDefault="005D420C" w:rsidP="005D420C">
            <w:r w:rsidRPr="00471718">
              <w:lastRenderedPageBreak/>
              <w:t>AP.12</w:t>
            </w:r>
          </w:p>
        </w:tc>
        <w:tc>
          <w:tcPr>
            <w:tcW w:w="9496" w:type="dxa"/>
            <w:hideMark/>
          </w:tcPr>
          <w:p w14:paraId="0DB1F19B" w14:textId="77777777" w:rsidR="005D420C" w:rsidRDefault="005D420C" w:rsidP="005D420C">
            <w:r w:rsidRPr="00471718">
              <w:t>In geval van (mogelijke) belangenverstrengeling:</w:t>
            </w:r>
          </w:p>
          <w:p w14:paraId="04C0B003" w14:textId="13ACC3D5" w:rsidR="005D420C" w:rsidRDefault="005D420C" w:rsidP="005D592E">
            <w:pPr>
              <w:pStyle w:val="Lijstalinea"/>
              <w:numPr>
                <w:ilvl w:val="0"/>
                <w:numId w:val="19"/>
              </w:numPr>
            </w:pPr>
            <w:r w:rsidRPr="00471718">
              <w:t xml:space="preserve">Trekt </w:t>
            </w:r>
            <w:r>
              <w:t>opdrachtnemer</w:t>
            </w:r>
            <w:r w:rsidRPr="00471718">
              <w:t xml:space="preserve"> zich terug en informeert </w:t>
            </w:r>
            <w:r w:rsidR="007C7CBA">
              <w:t>Deelnemer</w:t>
            </w:r>
            <w:r>
              <w:t xml:space="preserve"> hierover;</w:t>
            </w:r>
          </w:p>
          <w:p w14:paraId="316E1757" w14:textId="187B4151" w:rsidR="005D420C" w:rsidRDefault="005D420C" w:rsidP="005D592E">
            <w:pPr>
              <w:pStyle w:val="Lijstalinea"/>
              <w:numPr>
                <w:ilvl w:val="0"/>
                <w:numId w:val="19"/>
              </w:numPr>
            </w:pPr>
            <w:r w:rsidRPr="00471718">
              <w:t xml:space="preserve">Kan een </w:t>
            </w:r>
            <w:r w:rsidR="007C7CBA">
              <w:t>Deelnemer</w:t>
            </w:r>
            <w:r w:rsidRPr="00471718">
              <w:t xml:space="preserve"> besluiten om </w:t>
            </w:r>
            <w:r>
              <w:t>opdrachtnemer</w:t>
            </w:r>
            <w:r w:rsidRPr="00471718">
              <w:t xml:space="preserve"> geen Aanvraag te doen toekomen, dan wel geen Nadere </w:t>
            </w:r>
            <w:r>
              <w:t>Overeenkomst</w:t>
            </w:r>
            <w:r w:rsidRPr="00471718">
              <w:t xml:space="preserve"> met </w:t>
            </w:r>
            <w:r>
              <w:t>opdrachtnemer</w:t>
            </w:r>
            <w:r w:rsidRPr="00471718">
              <w:t xml:space="preserve"> aan te gaan, in welk</w:t>
            </w:r>
            <w:r>
              <w:t>e gevallen</w:t>
            </w:r>
            <w:r w:rsidRPr="00471718">
              <w:t xml:space="preserve"> </w:t>
            </w:r>
            <w:r>
              <w:t>opdrachtnemer</w:t>
            </w:r>
            <w:r w:rsidRPr="00471718">
              <w:t xml:space="preserve"> daarover wordt geïnformeerd.</w:t>
            </w:r>
          </w:p>
          <w:p w14:paraId="3F00F1DB" w14:textId="2EE01FB3" w:rsidR="005D420C" w:rsidRPr="00471718" w:rsidRDefault="005D420C" w:rsidP="005D420C">
            <w:r w:rsidRPr="00471718">
              <w:br/>
              <w:t>Onder deze omstandigheden wordt de betreffende Aanvraag niet meegeteld voor KPI-2: Aanbiedingsbetrouwbaarheid.</w:t>
            </w:r>
          </w:p>
        </w:tc>
      </w:tr>
      <w:tr w:rsidR="005D420C" w:rsidRPr="00471718" w14:paraId="2011C671" w14:textId="77777777" w:rsidTr="005D592E">
        <w:trPr>
          <w:trHeight w:val="912"/>
        </w:trPr>
        <w:tc>
          <w:tcPr>
            <w:tcW w:w="964" w:type="dxa"/>
            <w:shd w:val="clear" w:color="auto" w:fill="auto"/>
            <w:noWrap/>
            <w:hideMark/>
          </w:tcPr>
          <w:p w14:paraId="3C911DC7" w14:textId="77777777" w:rsidR="005D420C" w:rsidRPr="00471718" w:rsidRDefault="005D420C" w:rsidP="005D420C">
            <w:r w:rsidRPr="00471718">
              <w:t>AP.13</w:t>
            </w:r>
          </w:p>
        </w:tc>
        <w:tc>
          <w:tcPr>
            <w:tcW w:w="9496" w:type="dxa"/>
            <w:hideMark/>
          </w:tcPr>
          <w:p w14:paraId="26302540" w14:textId="672CE97F" w:rsidR="005D420C" w:rsidRPr="00471718" w:rsidRDefault="005D420C" w:rsidP="005D420C">
            <w:r>
              <w:t>Opdrachtnemer</w:t>
            </w:r>
            <w:r w:rsidRPr="00471718">
              <w:t xml:space="preserve"> geeft in </w:t>
            </w:r>
            <w:r>
              <w:t>zijn</w:t>
            </w:r>
            <w:r w:rsidRPr="00471718">
              <w:t xml:space="preserve"> </w:t>
            </w:r>
            <w:r>
              <w:t>O</w:t>
            </w:r>
            <w:r w:rsidRPr="00471718">
              <w:t xml:space="preserve">fferte </w:t>
            </w:r>
            <w:r>
              <w:t xml:space="preserve">aan of bij een </w:t>
            </w:r>
            <w:r w:rsidR="007C7CBA">
              <w:t>Kandida</w:t>
            </w:r>
            <w:r>
              <w:t xml:space="preserve">at sprake is van een doorleenconstructie, en zo ja, wat de namen zijn van alle bij deze constructie betrokken ondernemingen (alle schakels van </w:t>
            </w:r>
            <w:r w:rsidRPr="00471718">
              <w:t>de volledige keten</w:t>
            </w:r>
            <w:r>
              <w:t xml:space="preserve">), </w:t>
            </w:r>
            <w:r w:rsidRPr="00471718">
              <w:t xml:space="preserve">inclusief de eventuele tussenpartij via welke de </w:t>
            </w:r>
            <w:r w:rsidR="007C7CBA">
              <w:t>Kandida</w:t>
            </w:r>
            <w:r w:rsidRPr="00471718">
              <w:t xml:space="preserve">at wordt aangeboden, en indien van toepassing de partij waar de </w:t>
            </w:r>
            <w:r w:rsidR="007C7CBA">
              <w:t>Kandida</w:t>
            </w:r>
            <w:r w:rsidRPr="00471718">
              <w:t xml:space="preserve">at in loondienst is dan wel of deze een zelfstandige </w:t>
            </w:r>
            <w:r>
              <w:t>professional</w:t>
            </w:r>
            <w:r w:rsidRPr="00471718">
              <w:t xml:space="preserve"> is.</w:t>
            </w:r>
            <w:r w:rsidR="001300A9">
              <w:t xml:space="preserve"> </w:t>
            </w:r>
            <w:r w:rsidR="001300A9" w:rsidRPr="001300A9">
              <w:t>Indien zich een wijziging in de keten voordoet, informeert opdrachtnemer Deelnemer</w:t>
            </w:r>
            <w:r w:rsidR="001300A9">
              <w:t xml:space="preserve"> </w:t>
            </w:r>
            <w:r w:rsidR="001300A9" w:rsidRPr="001300A9">
              <w:t>direct.</w:t>
            </w:r>
          </w:p>
        </w:tc>
      </w:tr>
      <w:tr w:rsidR="005D420C" w:rsidRPr="00471718" w14:paraId="7525217D" w14:textId="77777777" w:rsidTr="005D592E">
        <w:trPr>
          <w:trHeight w:val="1170"/>
        </w:trPr>
        <w:tc>
          <w:tcPr>
            <w:tcW w:w="964" w:type="dxa"/>
            <w:shd w:val="clear" w:color="auto" w:fill="auto"/>
            <w:noWrap/>
            <w:hideMark/>
          </w:tcPr>
          <w:p w14:paraId="64F6ADBF" w14:textId="77777777" w:rsidR="005D420C" w:rsidRPr="00471718" w:rsidRDefault="005D420C" w:rsidP="005D420C">
            <w:r w:rsidRPr="00471718">
              <w:t>AP.14</w:t>
            </w:r>
          </w:p>
        </w:tc>
        <w:tc>
          <w:tcPr>
            <w:tcW w:w="9496" w:type="dxa"/>
            <w:hideMark/>
          </w:tcPr>
          <w:p w14:paraId="66746A47" w14:textId="7507699E" w:rsidR="005D420C" w:rsidRDefault="005D420C" w:rsidP="005D420C">
            <w:r w:rsidRPr="00471718">
              <w:t xml:space="preserve">De </w:t>
            </w:r>
            <w:r>
              <w:t>O</w:t>
            </w:r>
            <w:r w:rsidRPr="00471718">
              <w:t>fferte bevat ten minste:</w:t>
            </w:r>
          </w:p>
          <w:p w14:paraId="1B1E033B" w14:textId="6CB04F5F" w:rsidR="005D420C" w:rsidRDefault="005D420C" w:rsidP="005D592E">
            <w:pPr>
              <w:pStyle w:val="Lijstalinea"/>
              <w:numPr>
                <w:ilvl w:val="0"/>
                <w:numId w:val="10"/>
              </w:numPr>
            </w:pPr>
            <w:r w:rsidRPr="00471718">
              <w:t>Een toelichting va</w:t>
            </w:r>
            <w:r>
              <w:t>n maximaal 1 A4 (zie eis AP.17);</w:t>
            </w:r>
          </w:p>
          <w:p w14:paraId="696EB550" w14:textId="69C66230" w:rsidR="005D420C" w:rsidRDefault="005D420C" w:rsidP="005D592E">
            <w:pPr>
              <w:pStyle w:val="Lijstalinea"/>
              <w:numPr>
                <w:ilvl w:val="0"/>
                <w:numId w:val="10"/>
              </w:numPr>
            </w:pPr>
            <w:r w:rsidRPr="00471718">
              <w:t>Het tarief</w:t>
            </w:r>
            <w:r>
              <w:t>;</w:t>
            </w:r>
          </w:p>
          <w:p w14:paraId="572EB7D2" w14:textId="7CBB909E" w:rsidR="005D420C" w:rsidRDefault="00E25935" w:rsidP="005D592E">
            <w:pPr>
              <w:pStyle w:val="Lijstalinea"/>
              <w:numPr>
                <w:ilvl w:val="0"/>
                <w:numId w:val="10"/>
              </w:numPr>
            </w:pPr>
            <w:r w:rsidRPr="006A3E0B">
              <w:rPr>
                <w:szCs w:val="18"/>
              </w:rPr>
              <w:t>Het CV van de kandidaat bevat relevante –recente- werkervaring gerelateerd aan de opdracht en bij voorkeur beperkt tot een vijftal leesbare pagina’s A4</w:t>
            </w:r>
            <w:r w:rsidR="005D420C">
              <w:t>;</w:t>
            </w:r>
          </w:p>
          <w:p w14:paraId="48CB7C4A" w14:textId="7C2D5009" w:rsidR="005D420C" w:rsidRDefault="005D420C" w:rsidP="005D592E">
            <w:pPr>
              <w:pStyle w:val="Lijstalinea"/>
              <w:numPr>
                <w:ilvl w:val="0"/>
                <w:numId w:val="10"/>
              </w:numPr>
            </w:pPr>
            <w:r w:rsidRPr="00471718">
              <w:t>Een beschrijving van de</w:t>
            </w:r>
            <w:r>
              <w:t xml:space="preserve"> doorleenconstructie zoals aangegeven in eis AP.13, tenzij de </w:t>
            </w:r>
            <w:r w:rsidR="007C7CBA">
              <w:t>Kandida</w:t>
            </w:r>
            <w:r>
              <w:t>at in loondienst is van opdrachtnemer.</w:t>
            </w:r>
          </w:p>
          <w:p w14:paraId="091491AC" w14:textId="31B3D55C" w:rsidR="005D420C" w:rsidRPr="00471718" w:rsidRDefault="005D420C" w:rsidP="005D592E">
            <w:pPr>
              <w:pStyle w:val="Lijstalinea"/>
              <w:numPr>
                <w:ilvl w:val="0"/>
                <w:numId w:val="10"/>
              </w:numPr>
            </w:pPr>
            <w:r w:rsidRPr="00793BA1">
              <w:t xml:space="preserve">Indien een </w:t>
            </w:r>
            <w:r w:rsidR="007C7CBA">
              <w:t>Kandida</w:t>
            </w:r>
            <w:r w:rsidRPr="00793BA1">
              <w:t xml:space="preserve">at wordt aangeboden die een arbeidsovereenkomst heeft waarvan de looptijd of proeftijd eindigt gedurende de looptijd van de beoogde Nadere Overeenkomst, meldt opdrachtnemer dit in zijn Offerte aan </w:t>
            </w:r>
            <w:r w:rsidR="007C7CBA">
              <w:t>Deelnemer</w:t>
            </w:r>
            <w:r w:rsidRPr="00793BA1">
              <w:t xml:space="preserve">. Indien de arbeidsovereenkomst met deze </w:t>
            </w:r>
            <w:r w:rsidR="007C7CBA">
              <w:t>ICT-Professional</w:t>
            </w:r>
            <w:r w:rsidRPr="00793BA1">
              <w:t xml:space="preserve"> tijdens de uitvoering van een Nadere Overeenkomst wordt beëindigd, meldt opdrachtnemer dit ook zo spoedig mogelijk bij </w:t>
            </w:r>
            <w:r w:rsidR="007C7CBA">
              <w:t>Deelnemer</w:t>
            </w:r>
            <w:r w:rsidRPr="00793BA1">
              <w:t>.</w:t>
            </w:r>
          </w:p>
        </w:tc>
      </w:tr>
      <w:tr w:rsidR="005D420C" w:rsidRPr="00471718" w14:paraId="5A592F79" w14:textId="77777777" w:rsidTr="005D592E">
        <w:trPr>
          <w:trHeight w:val="802"/>
        </w:trPr>
        <w:tc>
          <w:tcPr>
            <w:tcW w:w="964" w:type="dxa"/>
            <w:shd w:val="clear" w:color="auto" w:fill="auto"/>
            <w:noWrap/>
            <w:hideMark/>
          </w:tcPr>
          <w:p w14:paraId="2C82A67B" w14:textId="77777777" w:rsidR="005D420C" w:rsidRPr="00471718" w:rsidRDefault="005D420C" w:rsidP="005D420C">
            <w:r w:rsidRPr="00471718">
              <w:t>AP.15</w:t>
            </w:r>
          </w:p>
        </w:tc>
        <w:tc>
          <w:tcPr>
            <w:tcW w:w="9496" w:type="dxa"/>
            <w:hideMark/>
          </w:tcPr>
          <w:p w14:paraId="2B399015" w14:textId="34E44688" w:rsidR="005D420C" w:rsidRPr="00471718" w:rsidRDefault="005D420C" w:rsidP="005D420C">
            <w:r w:rsidRPr="00471718">
              <w:t xml:space="preserve">De naar aanleiding van de Aanvraag ontvangen </w:t>
            </w:r>
            <w:r>
              <w:t>O</w:t>
            </w:r>
            <w:r w:rsidRPr="00471718">
              <w:t xml:space="preserve">ffertes worden gecontroleerd op het voldoen aan de in de Aanvraag en </w:t>
            </w:r>
            <w:r>
              <w:t>raamovereenkomst</w:t>
            </w:r>
            <w:r w:rsidRPr="00471718">
              <w:t xml:space="preserve"> gestelde eisen. Het niet aan </w:t>
            </w:r>
            <w:r>
              <w:t xml:space="preserve">een of meerdere van </w:t>
            </w:r>
            <w:r w:rsidRPr="00471718">
              <w:t>deze eisen voldoen</w:t>
            </w:r>
            <w:r>
              <w:t>,</w:t>
            </w:r>
            <w:r w:rsidRPr="00471718">
              <w:t xml:space="preserve"> leidt tot uitsluiting en het niet verder beoordelen van die </w:t>
            </w:r>
            <w:r w:rsidRPr="00466162">
              <w:t>Offerte.</w:t>
            </w:r>
            <w:r w:rsidR="002C085E" w:rsidRPr="00466162">
              <w:t xml:space="preserve"> Dergelijke Offertes zijn daarmee van invloed op KPI-2: Aanbiedingsbetrouwbaarheid.</w:t>
            </w:r>
          </w:p>
        </w:tc>
      </w:tr>
      <w:tr w:rsidR="005D420C" w:rsidRPr="00471718" w14:paraId="7F9FC25C" w14:textId="77777777" w:rsidTr="005D592E">
        <w:trPr>
          <w:trHeight w:val="978"/>
        </w:trPr>
        <w:tc>
          <w:tcPr>
            <w:tcW w:w="964" w:type="dxa"/>
            <w:shd w:val="clear" w:color="auto" w:fill="auto"/>
            <w:noWrap/>
            <w:hideMark/>
          </w:tcPr>
          <w:p w14:paraId="2A7F177D" w14:textId="77777777" w:rsidR="005D420C" w:rsidRPr="00471718" w:rsidRDefault="005D420C" w:rsidP="005D420C">
            <w:r w:rsidRPr="00471718">
              <w:t>AP.16</w:t>
            </w:r>
          </w:p>
        </w:tc>
        <w:tc>
          <w:tcPr>
            <w:tcW w:w="9496" w:type="dxa"/>
            <w:hideMark/>
          </w:tcPr>
          <w:p w14:paraId="68B4EAC7" w14:textId="044133C9" w:rsidR="005D420C" w:rsidRPr="00471718" w:rsidRDefault="005D420C" w:rsidP="005D420C">
            <w:r>
              <w:t>O</w:t>
            </w:r>
            <w:r w:rsidRPr="00471718">
              <w:t xml:space="preserve">ffertes met optionele prijzen of prijzen die niet in overeenstemming zijn met de Aanvraag of de </w:t>
            </w:r>
            <w:r>
              <w:t>raamovereenkomst</w:t>
            </w:r>
            <w:r w:rsidRPr="00471718">
              <w:t xml:space="preserve"> worden aangemerkt als ‘voorwaardelijke</w:t>
            </w:r>
            <w:r>
              <w:t xml:space="preserve"> Offertes</w:t>
            </w:r>
            <w:r w:rsidRPr="00471718">
              <w:t xml:space="preserve">’ en leiden tot uitsluiting </w:t>
            </w:r>
            <w:r>
              <w:t>en het niet verder beoordelen van die Offertes</w:t>
            </w:r>
            <w:r w:rsidR="001300A9">
              <w:t>.</w:t>
            </w:r>
            <w:r w:rsidRPr="00471718">
              <w:t xml:space="preserve"> </w:t>
            </w:r>
            <w:r>
              <w:t>D</w:t>
            </w:r>
            <w:r w:rsidRPr="00471718">
              <w:t xml:space="preserve">ergelijke </w:t>
            </w:r>
            <w:r>
              <w:t>Offertes</w:t>
            </w:r>
            <w:r w:rsidRPr="00471718">
              <w:t xml:space="preserve"> voldoe</w:t>
            </w:r>
            <w:r>
              <w:t>n</w:t>
            </w:r>
            <w:r w:rsidRPr="00471718">
              <w:t xml:space="preserve"> niet aan de minimumeisen en </w:t>
            </w:r>
            <w:r>
              <w:t>zijn</w:t>
            </w:r>
            <w:r w:rsidRPr="00471718">
              <w:t xml:space="preserve"> daarmee van invloed op KPI-2: Aanbiedingsbetrouwbaarheid.</w:t>
            </w:r>
          </w:p>
        </w:tc>
      </w:tr>
      <w:tr w:rsidR="005D420C" w:rsidRPr="00471718" w14:paraId="2CD8C903" w14:textId="77777777" w:rsidTr="005D592E">
        <w:trPr>
          <w:trHeight w:val="1596"/>
        </w:trPr>
        <w:tc>
          <w:tcPr>
            <w:tcW w:w="964" w:type="dxa"/>
            <w:shd w:val="clear" w:color="auto" w:fill="auto"/>
            <w:noWrap/>
            <w:hideMark/>
          </w:tcPr>
          <w:p w14:paraId="2EF03D1B" w14:textId="77777777" w:rsidR="005D420C" w:rsidRPr="00471718" w:rsidRDefault="005D420C" w:rsidP="005D420C">
            <w:bookmarkStart w:id="7" w:name="_Hlk42667954"/>
            <w:r w:rsidRPr="00471718">
              <w:t>AP.17</w:t>
            </w:r>
          </w:p>
        </w:tc>
        <w:tc>
          <w:tcPr>
            <w:tcW w:w="9496" w:type="dxa"/>
            <w:hideMark/>
          </w:tcPr>
          <w:p w14:paraId="51650E0C" w14:textId="1DF349CE" w:rsidR="005D420C" w:rsidRPr="00471718" w:rsidRDefault="005D420C" w:rsidP="005D420C">
            <w:r>
              <w:t xml:space="preserve">De toelichting (vrij </w:t>
            </w:r>
            <w:proofErr w:type="spellStart"/>
            <w:r>
              <w:t>invulbaar</w:t>
            </w:r>
            <w:proofErr w:type="spellEnd"/>
            <w:r>
              <w:t xml:space="preserve"> door opdrachtnemer) in de Offerte </w:t>
            </w:r>
            <w:r w:rsidRPr="00471718">
              <w:t xml:space="preserve">kan bijvoorbeeld een persoonlijke </w:t>
            </w:r>
            <w:r>
              <w:t>motivatie</w:t>
            </w:r>
            <w:r w:rsidRPr="00471718">
              <w:t xml:space="preserve"> </w:t>
            </w:r>
            <w:r>
              <w:t xml:space="preserve">van de </w:t>
            </w:r>
            <w:r w:rsidR="007C7CBA">
              <w:t>Kandida</w:t>
            </w:r>
            <w:r>
              <w:t>at bevatten of een overzicht hoe er wordt voldaan aan de (minimum) eisen en/of wensen.</w:t>
            </w:r>
            <w:r w:rsidRPr="00471718">
              <w:t xml:space="preserve"> </w:t>
            </w:r>
            <w:r>
              <w:rPr>
                <w:szCs w:val="18"/>
              </w:rPr>
              <w:t>Indien de toelichting aanvullende voorwaarden bevat of conflicteert met de raamovereenkomst, de Aanvraag, het curriculum vitae of een combinatie hiervan leidt dat tot uitsluiting van uw Offerte voor de betreffende minicompetitie.</w:t>
            </w:r>
            <w:r w:rsidRPr="00471718">
              <w:t xml:space="preserve"> Een </w:t>
            </w:r>
            <w:r>
              <w:t>Offerte</w:t>
            </w:r>
            <w:r w:rsidRPr="00471718">
              <w:t xml:space="preserve"> die </w:t>
            </w:r>
            <w:r>
              <w:t>om een of meerdere van de hiervoor vermelde redenen is uitgesloten</w:t>
            </w:r>
            <w:r w:rsidRPr="00471718">
              <w:t xml:space="preserve">, voldoet niet aan de </w:t>
            </w:r>
            <w:r>
              <w:t>(</w:t>
            </w:r>
            <w:r w:rsidRPr="00471718">
              <w:t>minimum</w:t>
            </w:r>
            <w:r>
              <w:t xml:space="preserve">) </w:t>
            </w:r>
            <w:r w:rsidRPr="00471718">
              <w:t>eisen en is daarmee van invloed op KPI-2: Aanbiedingsbetrouwbaarheid.</w:t>
            </w:r>
          </w:p>
        </w:tc>
      </w:tr>
      <w:bookmarkEnd w:id="7"/>
      <w:tr w:rsidR="005D420C" w:rsidRPr="00471718" w14:paraId="3F735345" w14:textId="77777777" w:rsidTr="005D592E">
        <w:trPr>
          <w:trHeight w:val="1452"/>
        </w:trPr>
        <w:tc>
          <w:tcPr>
            <w:tcW w:w="964" w:type="dxa"/>
            <w:shd w:val="clear" w:color="auto" w:fill="auto"/>
            <w:noWrap/>
            <w:hideMark/>
          </w:tcPr>
          <w:p w14:paraId="13A44C16" w14:textId="77777777" w:rsidR="005D420C" w:rsidRPr="00471718" w:rsidRDefault="005D420C" w:rsidP="005D420C">
            <w:r w:rsidRPr="00471718">
              <w:t>AP.18</w:t>
            </w:r>
          </w:p>
        </w:tc>
        <w:tc>
          <w:tcPr>
            <w:tcW w:w="9496" w:type="dxa"/>
            <w:hideMark/>
          </w:tcPr>
          <w:p w14:paraId="2107B339" w14:textId="059B38C4" w:rsidR="005D420C" w:rsidRPr="00471718" w:rsidRDefault="005D420C" w:rsidP="005D420C">
            <w:r>
              <w:t>Opdrachtnemer</w:t>
            </w:r>
            <w:r w:rsidRPr="00471718">
              <w:t xml:space="preserve"> spant zich in om te voorkomen dat een </w:t>
            </w:r>
            <w:r w:rsidR="007C7CBA">
              <w:t>Kandida</w:t>
            </w:r>
            <w:r w:rsidRPr="00471718">
              <w:t xml:space="preserve">at door meer dan één </w:t>
            </w:r>
            <w:r>
              <w:t>opdrachtnemer</w:t>
            </w:r>
            <w:r w:rsidRPr="00471718">
              <w:t xml:space="preserve"> wordt aangeboden. Als dit toch gebeurt dan mag </w:t>
            </w:r>
            <w:r w:rsidR="007C7CBA">
              <w:t>Deelnemer</w:t>
            </w:r>
            <w:r w:rsidRPr="00471718">
              <w:t xml:space="preserve"> deze </w:t>
            </w:r>
            <w:r w:rsidR="007C7CBA">
              <w:t>Kandida</w:t>
            </w:r>
            <w:r w:rsidRPr="00471718">
              <w:t xml:space="preserve">at terzijde leggen, dan wel mag </w:t>
            </w:r>
            <w:r w:rsidR="007C7CBA">
              <w:t>Deelnemer</w:t>
            </w:r>
            <w:r w:rsidRPr="00471718">
              <w:t xml:space="preserve"> kiezen voor de </w:t>
            </w:r>
            <w:r>
              <w:t>opdrachtnemer</w:t>
            </w:r>
            <w:r w:rsidRPr="00471718">
              <w:t xml:space="preserve"> met het laagste tarief indien de </w:t>
            </w:r>
            <w:r w:rsidR="007C7CBA">
              <w:t>Kandida</w:t>
            </w:r>
            <w:r w:rsidRPr="00471718">
              <w:t xml:space="preserve">at wordt geselecteerd. </w:t>
            </w:r>
            <w:r>
              <w:t xml:space="preserve">Als de opdrachtnemers ook gelijke tarieven voor dezelfde </w:t>
            </w:r>
            <w:r w:rsidR="007C7CBA">
              <w:t>Kandida</w:t>
            </w:r>
            <w:r>
              <w:t xml:space="preserve">at hebben aangeboden, dan is de keuze aan de </w:t>
            </w:r>
            <w:r w:rsidR="007C7CBA">
              <w:t>Kandida</w:t>
            </w:r>
            <w:r>
              <w:t xml:space="preserve">at via welke opdrachtnemer hij voor deze opdracht ingezet wenst te worden. De </w:t>
            </w:r>
            <w:r w:rsidR="007C7CBA">
              <w:t>Kandida</w:t>
            </w:r>
            <w:r>
              <w:t xml:space="preserve">at dient zijn keuze dan schriftelijk aan de </w:t>
            </w:r>
            <w:r w:rsidR="007C7CBA">
              <w:t>Deelnemer</w:t>
            </w:r>
            <w:r>
              <w:t xml:space="preserve"> te bevestigen, bij voorkeur voor het selectiegesprek. </w:t>
            </w:r>
            <w:r w:rsidR="007C7CBA">
              <w:t>Deelnemer</w:t>
            </w:r>
            <w:r>
              <w:t xml:space="preserve"> weet dan via welke opdrachtnemer hij de </w:t>
            </w:r>
            <w:r w:rsidR="007C7CBA">
              <w:t>Kandida</w:t>
            </w:r>
            <w:r>
              <w:t>at eventueel voor het selectiegesprek kan uitnodigen.</w:t>
            </w:r>
            <w:r>
              <w:br/>
            </w:r>
            <w:r w:rsidRPr="00471718">
              <w:t xml:space="preserve">Voor de andere aanbieders die ook de betreffende </w:t>
            </w:r>
            <w:r w:rsidR="007C7CBA">
              <w:t>Kandida</w:t>
            </w:r>
            <w:r w:rsidRPr="00471718">
              <w:t>at hebben aangeboden</w:t>
            </w:r>
            <w:r>
              <w:t>,</w:t>
            </w:r>
            <w:r w:rsidRPr="00471718">
              <w:t xml:space="preserve"> geldt hun </w:t>
            </w:r>
            <w:r>
              <w:t>Offerte</w:t>
            </w:r>
            <w:r w:rsidRPr="00471718">
              <w:t xml:space="preserve"> als niet gedaan in het kader van KPI 2: Aanbiedingsbetrouwbaarheid.</w:t>
            </w:r>
            <w:r w:rsidRPr="00BA22E1">
              <w:t xml:space="preserve">  </w:t>
            </w:r>
          </w:p>
        </w:tc>
      </w:tr>
      <w:tr w:rsidR="005D420C" w:rsidRPr="00471718" w14:paraId="474233A3" w14:textId="77777777" w:rsidTr="005D592E">
        <w:trPr>
          <w:trHeight w:val="988"/>
        </w:trPr>
        <w:tc>
          <w:tcPr>
            <w:tcW w:w="964" w:type="dxa"/>
            <w:shd w:val="clear" w:color="auto" w:fill="auto"/>
            <w:noWrap/>
            <w:hideMark/>
          </w:tcPr>
          <w:p w14:paraId="317AFF66" w14:textId="77777777" w:rsidR="00D060D9" w:rsidRDefault="005D420C" w:rsidP="005D420C">
            <w:r w:rsidRPr="00471718">
              <w:lastRenderedPageBreak/>
              <w:t>AP.19</w:t>
            </w:r>
          </w:p>
          <w:p w14:paraId="464E556F" w14:textId="667855A8" w:rsidR="005D420C" w:rsidRPr="00471718" w:rsidRDefault="005D420C" w:rsidP="005D420C"/>
        </w:tc>
        <w:tc>
          <w:tcPr>
            <w:tcW w:w="9496" w:type="dxa"/>
            <w:hideMark/>
          </w:tcPr>
          <w:p w14:paraId="46305539" w14:textId="0B07252C" w:rsidR="005D420C" w:rsidRPr="00471718" w:rsidRDefault="005D420C" w:rsidP="005D420C">
            <w:r>
              <w:t>Opdrachtnemer</w:t>
            </w:r>
            <w:r w:rsidRPr="00471718">
              <w:t xml:space="preserve"> is verplicht de </w:t>
            </w:r>
            <w:r>
              <w:t>Offerte</w:t>
            </w:r>
            <w:r w:rsidRPr="00471718">
              <w:t xml:space="preserve"> met betrekking tot de voorwaarden en tarieven gedurende </w:t>
            </w:r>
            <w:r>
              <w:t>drie (</w:t>
            </w:r>
            <w:r w:rsidRPr="00471718">
              <w:t>3</w:t>
            </w:r>
            <w:r>
              <w:t>)</w:t>
            </w:r>
            <w:r w:rsidRPr="00471718">
              <w:t xml:space="preserve"> weken gestand te doen. </w:t>
            </w:r>
            <w:r w:rsidRPr="004A6067">
              <w:t xml:space="preserve">In afwijking hierop is </w:t>
            </w:r>
            <w:r>
              <w:t>opdrachtnemer</w:t>
            </w:r>
            <w:r w:rsidRPr="004A6067">
              <w:t xml:space="preserve"> verplicht de beschikbaarheid van </w:t>
            </w:r>
            <w:r w:rsidR="007C7CBA">
              <w:t>Kandida</w:t>
            </w:r>
            <w:r>
              <w:t>ten</w:t>
            </w:r>
            <w:r w:rsidRPr="004A6067">
              <w:t xml:space="preserve"> te garanderen </w:t>
            </w:r>
            <w:r w:rsidR="000A4A81">
              <w:t xml:space="preserve">in de periode vanaf Voornemen tot Gunning (VNTG) tot een afgifte Verklaring van Geen Bezwaar (VGB) en </w:t>
            </w:r>
            <w:r w:rsidRPr="004A6067">
              <w:t>vanaf het moment van aanvang van (</w:t>
            </w:r>
            <w:r>
              <w:t>dus</w:t>
            </w:r>
            <w:r w:rsidRPr="004A6067">
              <w:t xml:space="preserve"> plaatsing op) de opdracht, inclusief het aantal werkbare uren per week. Het niet of niet volledig beschikbaar zijn van de </w:t>
            </w:r>
            <w:r w:rsidR="007C7CBA">
              <w:t>Kandida</w:t>
            </w:r>
            <w:r w:rsidRPr="004A6067">
              <w:t xml:space="preserve">at wordt beschouwd als ware het dat </w:t>
            </w:r>
            <w:r>
              <w:t>opdrachtnemer</w:t>
            </w:r>
            <w:r w:rsidRPr="004A6067">
              <w:t xml:space="preserve"> geen (geldige) </w:t>
            </w:r>
            <w:r>
              <w:t>Offerte</w:t>
            </w:r>
            <w:r w:rsidRPr="004A6067">
              <w:t xml:space="preserve"> heeft uitbracht</w:t>
            </w:r>
            <w:r>
              <w:t xml:space="preserve"> (ook wel 'no bid').</w:t>
            </w:r>
          </w:p>
        </w:tc>
      </w:tr>
      <w:tr w:rsidR="005D420C" w:rsidRPr="00471718" w14:paraId="4EF316DF" w14:textId="77777777" w:rsidTr="005D592E">
        <w:trPr>
          <w:trHeight w:val="521"/>
        </w:trPr>
        <w:tc>
          <w:tcPr>
            <w:tcW w:w="964" w:type="dxa"/>
            <w:shd w:val="clear" w:color="auto" w:fill="auto"/>
            <w:noWrap/>
            <w:hideMark/>
          </w:tcPr>
          <w:p w14:paraId="51C3DC70" w14:textId="77777777" w:rsidR="005D420C" w:rsidRPr="00471718" w:rsidRDefault="005D420C" w:rsidP="005D420C">
            <w:r w:rsidRPr="00471718">
              <w:t>AP.20</w:t>
            </w:r>
          </w:p>
        </w:tc>
        <w:tc>
          <w:tcPr>
            <w:tcW w:w="9496" w:type="dxa"/>
            <w:hideMark/>
          </w:tcPr>
          <w:p w14:paraId="61ECA7ED" w14:textId="6C7DF138" w:rsidR="005D420C" w:rsidRPr="00471718" w:rsidRDefault="005D420C" w:rsidP="005D420C">
            <w:r w:rsidRPr="00471718">
              <w:t xml:space="preserve">Aan de </w:t>
            </w:r>
            <w:r>
              <w:t>Offerte</w:t>
            </w:r>
            <w:r w:rsidRPr="00471718">
              <w:t>s wordt een voorlopige beoordeling toegekend voor de gunningcriteria zoals benoemd in de Aanvraag.</w:t>
            </w:r>
          </w:p>
        </w:tc>
      </w:tr>
      <w:tr w:rsidR="005D420C" w:rsidRPr="00471718" w14:paraId="432A2E01" w14:textId="77777777" w:rsidTr="005D592E">
        <w:trPr>
          <w:trHeight w:val="912"/>
        </w:trPr>
        <w:tc>
          <w:tcPr>
            <w:tcW w:w="964" w:type="dxa"/>
            <w:shd w:val="clear" w:color="auto" w:fill="auto"/>
            <w:noWrap/>
            <w:hideMark/>
          </w:tcPr>
          <w:p w14:paraId="5EC158CE" w14:textId="77777777" w:rsidR="005D420C" w:rsidRPr="00471718" w:rsidRDefault="005D420C" w:rsidP="005D420C">
            <w:r w:rsidRPr="00471718">
              <w:t>AP.21</w:t>
            </w:r>
          </w:p>
        </w:tc>
        <w:tc>
          <w:tcPr>
            <w:tcW w:w="9496" w:type="dxa"/>
            <w:hideMark/>
          </w:tcPr>
          <w:p w14:paraId="091F5225" w14:textId="77777777" w:rsidR="002F356F" w:rsidRDefault="007C7CBA" w:rsidP="005D420C">
            <w:r>
              <w:t>Deelnemer</w:t>
            </w:r>
            <w:r w:rsidR="005D420C" w:rsidRPr="00471718">
              <w:t xml:space="preserve"> stelt op basis van </w:t>
            </w:r>
            <w:r w:rsidR="005D420C">
              <w:t>een</w:t>
            </w:r>
            <w:r w:rsidR="005D420C" w:rsidRPr="00471718">
              <w:t xml:space="preserve"> voorlopige beoordeling van de </w:t>
            </w:r>
            <w:r w:rsidR="005D420C">
              <w:t>O</w:t>
            </w:r>
            <w:r w:rsidR="005D420C" w:rsidRPr="00471718">
              <w:t>ffertes</w:t>
            </w:r>
            <w:r w:rsidR="005D420C">
              <w:t xml:space="preserve"> op de betreffende  gunningscriteria</w:t>
            </w:r>
            <w:r w:rsidR="005D420C" w:rsidRPr="00471718">
              <w:t xml:space="preserve"> vast welke </w:t>
            </w:r>
            <w:r>
              <w:t>Kandida</w:t>
            </w:r>
            <w:r w:rsidR="005D420C">
              <w:t>ten</w:t>
            </w:r>
            <w:r w:rsidR="005D420C" w:rsidRPr="00471718">
              <w:t xml:space="preserve"> worden uitgenodigd voor een selectiegesprek. </w:t>
            </w:r>
            <w:r>
              <w:t>Deelnemer</w:t>
            </w:r>
            <w:r w:rsidR="005D420C" w:rsidRPr="00471718">
              <w:t xml:space="preserve"> kan dit aantal beperken, om </w:t>
            </w:r>
            <w:r w:rsidR="005D420C">
              <w:t>de doorlooptijd en (administratieve) last</w:t>
            </w:r>
            <w:r w:rsidR="005D420C" w:rsidRPr="00471718">
              <w:t xml:space="preserve"> voor alle partijen te be</w:t>
            </w:r>
            <w:r w:rsidR="005D420C">
              <w:t>perken</w:t>
            </w:r>
            <w:r w:rsidR="005D420C" w:rsidRPr="00471718">
              <w:t>.</w:t>
            </w:r>
          </w:p>
          <w:p w14:paraId="3A78B0FA" w14:textId="3039796E" w:rsidR="005D420C" w:rsidRPr="00471718" w:rsidRDefault="002F356F" w:rsidP="005D420C">
            <w:r w:rsidRPr="002F356F">
              <w:t>Partijen/kandidaten die op basis van de voorlopige beoordeling van de nadere offertes geen kans meer maken op gunning van de opdracht, zullen niet worden uitgenodigd voor een selectiegesprek.  Deelnemende dienst informeert partijen over de uitnodiging voor een selectiegesprek.</w:t>
            </w:r>
          </w:p>
        </w:tc>
      </w:tr>
      <w:tr w:rsidR="005D420C" w:rsidRPr="00471718" w14:paraId="2A95846A" w14:textId="77777777" w:rsidTr="005D592E">
        <w:trPr>
          <w:trHeight w:val="684"/>
        </w:trPr>
        <w:tc>
          <w:tcPr>
            <w:tcW w:w="964" w:type="dxa"/>
            <w:shd w:val="clear" w:color="auto" w:fill="auto"/>
            <w:noWrap/>
            <w:hideMark/>
          </w:tcPr>
          <w:p w14:paraId="4433A545" w14:textId="77777777" w:rsidR="005D420C" w:rsidRPr="00471718" w:rsidRDefault="005D420C" w:rsidP="005D420C">
            <w:r w:rsidRPr="00471718">
              <w:t>AP.22</w:t>
            </w:r>
          </w:p>
        </w:tc>
        <w:tc>
          <w:tcPr>
            <w:tcW w:w="9496" w:type="dxa"/>
            <w:hideMark/>
          </w:tcPr>
          <w:p w14:paraId="0C5817CB" w14:textId="559D0448" w:rsidR="005D420C" w:rsidRPr="00471718" w:rsidRDefault="005D420C" w:rsidP="005D420C">
            <w:r w:rsidRPr="00471718">
              <w:t xml:space="preserve">Voor niet uitgenodigde </w:t>
            </w:r>
            <w:r w:rsidR="007C7CBA">
              <w:t>Kandida</w:t>
            </w:r>
            <w:r>
              <w:t>ten</w:t>
            </w:r>
            <w:r w:rsidRPr="00471718">
              <w:t xml:space="preserve"> geldt vanaf dat moment dat de beschikbaarheidsgarantie niet langer van toepassing is, en het niet beschikbaar zijn geen invloed meer heeft op KPI-2: Aanbiedingsbetrouwbaarheid.</w:t>
            </w:r>
          </w:p>
        </w:tc>
      </w:tr>
      <w:tr w:rsidR="005D420C" w:rsidRPr="00471718" w14:paraId="1C1AC24B" w14:textId="77777777" w:rsidTr="005D592E">
        <w:trPr>
          <w:trHeight w:val="1368"/>
        </w:trPr>
        <w:tc>
          <w:tcPr>
            <w:tcW w:w="964" w:type="dxa"/>
            <w:shd w:val="clear" w:color="auto" w:fill="auto"/>
            <w:noWrap/>
            <w:hideMark/>
          </w:tcPr>
          <w:p w14:paraId="45059CCA" w14:textId="77777777" w:rsidR="005D420C" w:rsidRPr="00471718" w:rsidRDefault="005D420C" w:rsidP="005D420C">
            <w:r w:rsidRPr="00471718">
              <w:t>AP.23</w:t>
            </w:r>
          </w:p>
        </w:tc>
        <w:tc>
          <w:tcPr>
            <w:tcW w:w="9496" w:type="dxa"/>
            <w:hideMark/>
          </w:tcPr>
          <w:p w14:paraId="035CD9C3" w14:textId="4E3FCEB9" w:rsidR="005D420C" w:rsidRPr="00471718" w:rsidRDefault="005D420C" w:rsidP="005D420C">
            <w:r>
              <w:t>Opdrachtnemer</w:t>
            </w:r>
            <w:r w:rsidRPr="00471718">
              <w:t>s/</w:t>
            </w:r>
            <w:r w:rsidR="007C7CBA">
              <w:t>Kandida</w:t>
            </w:r>
            <w:r>
              <w:t>ten</w:t>
            </w:r>
            <w:r w:rsidRPr="00471718">
              <w:t xml:space="preserve"> die op basis van </w:t>
            </w:r>
            <w:r>
              <w:t>een</w:t>
            </w:r>
            <w:r w:rsidRPr="00471718">
              <w:t xml:space="preserve"> voorlopige beoordeling worden uitgenodigd voor een selectiegesprek</w:t>
            </w:r>
            <w:r>
              <w:t>,</w:t>
            </w:r>
            <w:r w:rsidRPr="00471718">
              <w:t xml:space="preserve"> zijn </w:t>
            </w:r>
            <w:r>
              <w:t xml:space="preserve">daadwerkelijk </w:t>
            </w:r>
            <w:r w:rsidR="0063616B">
              <w:t xml:space="preserve">+ 3 werkdagen </w:t>
            </w:r>
            <w:r w:rsidRPr="00471718">
              <w:t>beschikbaar</w:t>
            </w:r>
            <w:r>
              <w:t xml:space="preserve"> voor dat gesprek</w:t>
            </w:r>
            <w:r w:rsidRPr="00471718">
              <w:t>. De dag en het tijdstip van het selectiegesprek word</w:t>
            </w:r>
            <w:r>
              <w:t>en</w:t>
            </w:r>
            <w:r w:rsidRPr="00471718">
              <w:t xml:space="preserve"> onderling afgestemd. Een </w:t>
            </w:r>
            <w:r w:rsidR="001300A9">
              <w:t xml:space="preserve">naar oordeel van Deelnemer </w:t>
            </w:r>
            <w:r w:rsidRPr="00471718">
              <w:t>onevenredig aan</w:t>
            </w:r>
            <w:r>
              <w:t>tal</w:t>
            </w:r>
            <w:r w:rsidRPr="00471718">
              <w:t xml:space="preserve"> verhindermomenten van </w:t>
            </w:r>
            <w:r>
              <w:t>opdrachtnemer</w:t>
            </w:r>
            <w:r w:rsidRPr="00471718">
              <w:t>/</w:t>
            </w:r>
            <w:r w:rsidR="007C7CBA">
              <w:t>Kandida</w:t>
            </w:r>
            <w:r w:rsidRPr="00471718">
              <w:t>at</w:t>
            </w:r>
            <w:r>
              <w:t>,</w:t>
            </w:r>
            <w:r w:rsidRPr="00471718">
              <w:t xml:space="preserve"> kan voor </w:t>
            </w:r>
            <w:r w:rsidR="007C7CBA">
              <w:t>Deelnemer</w:t>
            </w:r>
            <w:r w:rsidRPr="00471718">
              <w:t xml:space="preserve"> reden zijn om d</w:t>
            </w:r>
            <w:r>
              <w:t>i</w:t>
            </w:r>
            <w:r w:rsidRPr="00471718">
              <w:t xml:space="preserve">e </w:t>
            </w:r>
            <w:r w:rsidR="007C7CBA">
              <w:t>Kandida</w:t>
            </w:r>
            <w:r w:rsidRPr="00471718">
              <w:t xml:space="preserve">at niet uit te nodigen voor het selectiegesprek. De betreffende </w:t>
            </w:r>
            <w:r>
              <w:t>Offerte</w:t>
            </w:r>
            <w:r w:rsidRPr="00471718">
              <w:t xml:space="preserve"> komt dan niet voor gunning in aanmerking. Deze situatie wordt dan beschouwd als een terugtrekking in het kader van KPI-2: Aanbiedingsbetrouwbaarheid.</w:t>
            </w:r>
            <w:r w:rsidR="0063616B">
              <w:t xml:space="preserve"> </w:t>
            </w:r>
            <w:r w:rsidR="00D060D9">
              <w:t xml:space="preserve">De beschikbaarheid is alleen van toepassing wanneer Deelnemer in de aanvraag interview data heeft opgenomen. Wanneer geen interview data is opgenomen in de aanvraag is er geen verplichting voor de Opdrachtnemer om de kandidaat beschikbaar te houden. Er is dan geen sprake van een terugtrekking in het kader van KPI-2 Aanbiedingsbetrouwbaarheid. </w:t>
            </w:r>
          </w:p>
        </w:tc>
      </w:tr>
      <w:tr w:rsidR="005D420C" w:rsidRPr="00471718" w14:paraId="165D5CD2" w14:textId="77777777" w:rsidTr="005D592E">
        <w:trPr>
          <w:trHeight w:val="747"/>
        </w:trPr>
        <w:tc>
          <w:tcPr>
            <w:tcW w:w="964" w:type="dxa"/>
            <w:shd w:val="clear" w:color="auto" w:fill="auto"/>
            <w:noWrap/>
            <w:hideMark/>
          </w:tcPr>
          <w:p w14:paraId="499C706B" w14:textId="77777777" w:rsidR="005D420C" w:rsidRPr="00471718" w:rsidRDefault="005D420C" w:rsidP="005D420C">
            <w:r w:rsidRPr="00471718">
              <w:t>AP.24</w:t>
            </w:r>
          </w:p>
        </w:tc>
        <w:tc>
          <w:tcPr>
            <w:tcW w:w="9496" w:type="dxa"/>
            <w:hideMark/>
          </w:tcPr>
          <w:p w14:paraId="1191830E" w14:textId="735CD857" w:rsidR="005D420C" w:rsidRPr="00471718" w:rsidRDefault="005D420C" w:rsidP="005D420C">
            <w:r w:rsidRPr="00471718">
              <w:t xml:space="preserve">Bij het selectiegesprek zijn de behoeftesteller en eventueel andere belanghebbenden of deskundigen van </w:t>
            </w:r>
            <w:r w:rsidR="007C7CBA">
              <w:t>Deelnemer</w:t>
            </w:r>
            <w:r w:rsidRPr="00471718">
              <w:t xml:space="preserve"> aanwezig. </w:t>
            </w:r>
            <w:r>
              <w:t>Medewerkers</w:t>
            </w:r>
            <w:r w:rsidRPr="008D2DED">
              <w:t xml:space="preserve"> van de opdrachtnemer - naast de </w:t>
            </w:r>
            <w:r w:rsidR="007C7CBA">
              <w:t>Kandida</w:t>
            </w:r>
            <w:r w:rsidRPr="008D2DED">
              <w:t xml:space="preserve">at - mogen alleen aanwezig zijn bij het gesprek na goedkeuring vooraf door </w:t>
            </w:r>
            <w:r w:rsidR="007C7CBA">
              <w:t>Deelnemer</w:t>
            </w:r>
            <w:r w:rsidRPr="00471718">
              <w:t>.</w:t>
            </w:r>
            <w:r w:rsidR="001F7EF3">
              <w:t xml:space="preserve"> </w:t>
            </w:r>
            <w:r w:rsidR="001F7EF3" w:rsidRPr="001F7EF3">
              <w:t>Defensie geeft (voor zover mogelijk) in de aanvraag aan wanneer eventuele gesprekken zullen plaatsvinden.</w:t>
            </w:r>
          </w:p>
        </w:tc>
      </w:tr>
      <w:tr w:rsidR="005D420C" w:rsidRPr="00471718" w14:paraId="62A47B29" w14:textId="77777777" w:rsidTr="005D592E">
        <w:trPr>
          <w:trHeight w:val="684"/>
        </w:trPr>
        <w:tc>
          <w:tcPr>
            <w:tcW w:w="964" w:type="dxa"/>
            <w:shd w:val="clear" w:color="auto" w:fill="auto"/>
            <w:noWrap/>
            <w:hideMark/>
          </w:tcPr>
          <w:p w14:paraId="16BEA8A0" w14:textId="77777777" w:rsidR="005D420C" w:rsidRPr="00471718" w:rsidRDefault="005D420C" w:rsidP="005D420C">
            <w:r w:rsidRPr="00471718">
              <w:t>AP.25</w:t>
            </w:r>
          </w:p>
        </w:tc>
        <w:tc>
          <w:tcPr>
            <w:tcW w:w="9496" w:type="dxa"/>
            <w:hideMark/>
          </w:tcPr>
          <w:p w14:paraId="2B57CEC7" w14:textId="6F19E001" w:rsidR="005D420C" w:rsidRPr="00471718" w:rsidRDefault="005D420C" w:rsidP="005D420C">
            <w:r w:rsidRPr="00471718">
              <w:t xml:space="preserve">Als tijdens het selectiegesprek wordt geconstateerd dat de </w:t>
            </w:r>
            <w:r>
              <w:t>Offerte</w:t>
            </w:r>
            <w:r w:rsidRPr="00471718">
              <w:t xml:space="preserve"> feitelijke, zwaarwegende onjuistheden bevat dan wordt de </w:t>
            </w:r>
            <w:r>
              <w:t>Offerte</w:t>
            </w:r>
            <w:r w:rsidRPr="00471718">
              <w:t xml:space="preserve"> alsnog geclassificeerd als </w:t>
            </w:r>
            <w:r>
              <w:t>‘</w:t>
            </w:r>
            <w:r w:rsidRPr="00471718">
              <w:t>niet-geschikt</w:t>
            </w:r>
            <w:r>
              <w:t>’</w:t>
            </w:r>
            <w:r w:rsidRPr="00471718">
              <w:t xml:space="preserve"> en komt deze niet voor gunning in aanmerking.</w:t>
            </w:r>
          </w:p>
        </w:tc>
      </w:tr>
      <w:tr w:rsidR="005D420C" w:rsidRPr="00471718" w14:paraId="705B3368" w14:textId="77777777" w:rsidTr="005D592E">
        <w:trPr>
          <w:trHeight w:val="386"/>
        </w:trPr>
        <w:tc>
          <w:tcPr>
            <w:tcW w:w="964" w:type="dxa"/>
            <w:shd w:val="clear" w:color="auto" w:fill="auto"/>
            <w:noWrap/>
            <w:hideMark/>
          </w:tcPr>
          <w:p w14:paraId="5B15D00D" w14:textId="77777777" w:rsidR="005D420C" w:rsidRPr="00471718" w:rsidRDefault="005D420C" w:rsidP="005D420C">
            <w:r w:rsidRPr="00471718">
              <w:t>AP.26</w:t>
            </w:r>
          </w:p>
        </w:tc>
        <w:tc>
          <w:tcPr>
            <w:tcW w:w="9496" w:type="dxa"/>
            <w:hideMark/>
          </w:tcPr>
          <w:p w14:paraId="6EDB5BBC" w14:textId="242D74FE" w:rsidR="005D420C" w:rsidRPr="00471718" w:rsidRDefault="005D420C" w:rsidP="005D420C">
            <w:r w:rsidRPr="00471718">
              <w:t xml:space="preserve">Op grond van het selectiegesprek kan de voorlopige beoordeling waarop de </w:t>
            </w:r>
            <w:r w:rsidR="007C7CBA">
              <w:t>Kandida</w:t>
            </w:r>
            <w:r w:rsidRPr="00471718">
              <w:t>at is uitgenodigd worden bijgesteld. Zie in dit verband AP.5.</w:t>
            </w:r>
          </w:p>
        </w:tc>
      </w:tr>
      <w:tr w:rsidR="005D420C" w:rsidRPr="00471718" w14:paraId="6308D909" w14:textId="77777777" w:rsidTr="005D592E">
        <w:trPr>
          <w:trHeight w:val="1824"/>
        </w:trPr>
        <w:tc>
          <w:tcPr>
            <w:tcW w:w="964" w:type="dxa"/>
            <w:shd w:val="clear" w:color="auto" w:fill="auto"/>
            <w:noWrap/>
            <w:hideMark/>
          </w:tcPr>
          <w:p w14:paraId="75CFFD36" w14:textId="77777777" w:rsidR="005D420C" w:rsidRPr="00471718" w:rsidRDefault="005D420C" w:rsidP="005D420C">
            <w:r w:rsidRPr="00471718">
              <w:t>AP.27</w:t>
            </w:r>
          </w:p>
        </w:tc>
        <w:tc>
          <w:tcPr>
            <w:tcW w:w="9496" w:type="dxa"/>
            <w:hideMark/>
          </w:tcPr>
          <w:p w14:paraId="4731F821" w14:textId="729848C9" w:rsidR="005D420C" w:rsidRPr="00471718" w:rsidRDefault="007C7CBA" w:rsidP="005D420C">
            <w:r>
              <w:t>Deelnemer</w:t>
            </w:r>
            <w:r w:rsidR="005D420C" w:rsidRPr="00471718">
              <w:t xml:space="preserve"> streeft ernaar binnen </w:t>
            </w:r>
            <w:r w:rsidR="009E1978">
              <w:t xml:space="preserve">zeven </w:t>
            </w:r>
            <w:r w:rsidR="005D420C">
              <w:t>(</w:t>
            </w:r>
            <w:r w:rsidR="001F7EF3">
              <w:t>7</w:t>
            </w:r>
            <w:r w:rsidR="005D420C">
              <w:t>)</w:t>
            </w:r>
            <w:r w:rsidR="005D420C" w:rsidRPr="00471718">
              <w:t xml:space="preserve"> werkdagen na het laatste selectiegesprek de definitieve beoordeling vast te stellen en aan de </w:t>
            </w:r>
            <w:r w:rsidR="005D420C">
              <w:t>opdrachtnemer</w:t>
            </w:r>
            <w:r w:rsidR="005D420C" w:rsidRPr="00471718">
              <w:t>s bekend te maken:</w:t>
            </w:r>
            <w:r w:rsidR="005D420C" w:rsidRPr="00471718">
              <w:br/>
              <w:t xml:space="preserve">1. </w:t>
            </w:r>
            <w:r w:rsidR="005D420C">
              <w:t>W</w:t>
            </w:r>
            <w:r w:rsidR="005D420C" w:rsidRPr="00471718">
              <w:t xml:space="preserve">elke </w:t>
            </w:r>
            <w:r w:rsidR="005D420C">
              <w:t>Offerte</w:t>
            </w:r>
            <w:r w:rsidR="005D420C" w:rsidRPr="00471718">
              <w:t xml:space="preserve"> geselecteerd is, of</w:t>
            </w:r>
            <w:r w:rsidR="005D420C">
              <w:t>,</w:t>
            </w:r>
            <w:r w:rsidR="005D420C" w:rsidRPr="00471718">
              <w:br/>
              <w:t xml:space="preserve">2. </w:t>
            </w:r>
            <w:r w:rsidR="005D420C">
              <w:t>D</w:t>
            </w:r>
            <w:r w:rsidR="005D420C" w:rsidRPr="00471718">
              <w:t xml:space="preserve">at er vervolggesprekken nodig zijn, en met de </w:t>
            </w:r>
            <w:r>
              <w:t>Kandida</w:t>
            </w:r>
            <w:r w:rsidR="005D420C">
              <w:t>ten</w:t>
            </w:r>
            <w:r w:rsidR="005D420C" w:rsidRPr="00471718">
              <w:t xml:space="preserve"> van welke </w:t>
            </w:r>
            <w:r w:rsidR="005D420C">
              <w:t>opdrachtnemer</w:t>
            </w:r>
            <w:r w:rsidR="005D420C" w:rsidRPr="00471718">
              <w:t>s die plaatsvinden, of</w:t>
            </w:r>
            <w:r w:rsidR="005D420C">
              <w:t>,</w:t>
            </w:r>
            <w:r w:rsidR="005D420C" w:rsidRPr="00471718">
              <w:br/>
              <w:t xml:space="preserve">3. </w:t>
            </w:r>
            <w:r w:rsidR="005D420C">
              <w:t>D</w:t>
            </w:r>
            <w:r w:rsidR="005D420C" w:rsidRPr="00471718">
              <w:t xml:space="preserve">at er geen geschikte </w:t>
            </w:r>
            <w:r>
              <w:t>Kandida</w:t>
            </w:r>
            <w:r w:rsidR="005D420C" w:rsidRPr="00471718">
              <w:t xml:space="preserve">at gevonden is, en welke actie dan volgt (bijvoorbeeld nieuwe </w:t>
            </w:r>
            <w:r w:rsidR="005D420C">
              <w:t>minicompetitie met</w:t>
            </w:r>
            <w:r w:rsidR="005D420C" w:rsidRPr="00471718">
              <w:t xml:space="preserve"> aangepaste </w:t>
            </w:r>
            <w:r w:rsidR="005D420C">
              <w:t>Aanvraag</w:t>
            </w:r>
            <w:r w:rsidR="005D420C" w:rsidRPr="00471718">
              <w:t>, Aanvraag intr</w:t>
            </w:r>
            <w:r w:rsidR="005D420C">
              <w:t>e</w:t>
            </w:r>
            <w:r w:rsidR="005D420C" w:rsidRPr="00471718">
              <w:t xml:space="preserve">kken, </w:t>
            </w:r>
            <w:r>
              <w:t>Deelnemer</w:t>
            </w:r>
            <w:r w:rsidR="005D420C" w:rsidRPr="00471718">
              <w:t xml:space="preserve"> </w:t>
            </w:r>
            <w:r w:rsidR="005D420C">
              <w:t>zet een</w:t>
            </w:r>
            <w:r w:rsidR="005D420C" w:rsidRPr="00471718">
              <w:t xml:space="preserve"> </w:t>
            </w:r>
            <w:r w:rsidR="005D420C">
              <w:t>a</w:t>
            </w:r>
            <w:r w:rsidR="005D420C" w:rsidRPr="00471718">
              <w:t xml:space="preserve">anvraag bij derden (buiten de </w:t>
            </w:r>
            <w:r w:rsidR="005D420C">
              <w:t>raamovereenkomst</w:t>
            </w:r>
            <w:r w:rsidR="005D420C" w:rsidRPr="00471718">
              <w:t>en) uit.</w:t>
            </w:r>
          </w:p>
        </w:tc>
      </w:tr>
      <w:tr w:rsidR="005D420C" w:rsidRPr="00471718" w14:paraId="1426318C" w14:textId="77777777" w:rsidTr="005D592E">
        <w:trPr>
          <w:trHeight w:val="391"/>
        </w:trPr>
        <w:tc>
          <w:tcPr>
            <w:tcW w:w="964" w:type="dxa"/>
            <w:shd w:val="clear" w:color="auto" w:fill="auto"/>
            <w:noWrap/>
          </w:tcPr>
          <w:p w14:paraId="657B204F" w14:textId="77777777" w:rsidR="005D420C" w:rsidRPr="00471718" w:rsidRDefault="005D420C" w:rsidP="005D420C">
            <w:r>
              <w:t>AP.27.1</w:t>
            </w:r>
          </w:p>
        </w:tc>
        <w:tc>
          <w:tcPr>
            <w:tcW w:w="9496" w:type="dxa"/>
          </w:tcPr>
          <w:p w14:paraId="3F936212" w14:textId="5E01404A" w:rsidR="005D420C" w:rsidRPr="00471718" w:rsidRDefault="005D420C" w:rsidP="005D420C">
            <w:r w:rsidRPr="00C16BAC">
              <w:t xml:space="preserve">In geval meerdere </w:t>
            </w:r>
            <w:r w:rsidR="007C7CBA">
              <w:t>Kandida</w:t>
            </w:r>
            <w:r w:rsidRPr="00C16BAC">
              <w:t xml:space="preserve">ten geschikt worden bevonden, behoudt </w:t>
            </w:r>
            <w:r w:rsidR="007C7CBA">
              <w:t>Deelnemer</w:t>
            </w:r>
            <w:r w:rsidRPr="00C16BAC">
              <w:t xml:space="preserve"> zich het recht voor over te gaan tot meerdere gunningen</w:t>
            </w:r>
            <w:r>
              <w:t>.</w:t>
            </w:r>
          </w:p>
        </w:tc>
      </w:tr>
      <w:tr w:rsidR="005D420C" w:rsidRPr="00471718" w14:paraId="224571B6" w14:textId="77777777" w:rsidTr="005D592E">
        <w:trPr>
          <w:trHeight w:val="818"/>
        </w:trPr>
        <w:tc>
          <w:tcPr>
            <w:tcW w:w="964" w:type="dxa"/>
            <w:shd w:val="clear" w:color="auto" w:fill="auto"/>
            <w:noWrap/>
            <w:hideMark/>
          </w:tcPr>
          <w:p w14:paraId="184775A5" w14:textId="77777777" w:rsidR="005D420C" w:rsidRPr="00471718" w:rsidRDefault="005D420C" w:rsidP="005D420C">
            <w:r w:rsidRPr="00471718">
              <w:t>AP.28</w:t>
            </w:r>
          </w:p>
        </w:tc>
        <w:tc>
          <w:tcPr>
            <w:tcW w:w="9496" w:type="dxa"/>
            <w:hideMark/>
          </w:tcPr>
          <w:p w14:paraId="0878EDBF" w14:textId="43F5EBE9" w:rsidR="005D420C" w:rsidRPr="00471718" w:rsidRDefault="005D420C" w:rsidP="005D420C">
            <w:r>
              <w:t>Opdrachtnemer</w:t>
            </w:r>
            <w:r w:rsidRPr="00471718">
              <w:t xml:space="preserve">s van afgewezen </w:t>
            </w:r>
            <w:r>
              <w:t>Offerte</w:t>
            </w:r>
            <w:r w:rsidRPr="00471718">
              <w:t xml:space="preserve">s krijgen daarvan bericht, inclusief het resultaat van de beoordeling van de in de Aanvraag opgenomen gunningcriteria, en de verschillen ten opzichte van de winnende </w:t>
            </w:r>
            <w:r>
              <w:t>Offerte</w:t>
            </w:r>
            <w:r w:rsidRPr="00471718">
              <w:t xml:space="preserve">. De </w:t>
            </w:r>
            <w:r>
              <w:t>opdrachtnemer</w:t>
            </w:r>
            <w:r w:rsidRPr="00471718">
              <w:t xml:space="preserve"> die de winnende </w:t>
            </w:r>
            <w:r>
              <w:t>Offerte</w:t>
            </w:r>
            <w:r w:rsidRPr="00471718">
              <w:t xml:space="preserve"> heeft ingediend krijgt daarvan bericht.</w:t>
            </w:r>
          </w:p>
        </w:tc>
      </w:tr>
      <w:tr w:rsidR="005D420C" w:rsidRPr="00471718" w14:paraId="02346EBD" w14:textId="77777777" w:rsidTr="005D592E">
        <w:trPr>
          <w:trHeight w:val="671"/>
        </w:trPr>
        <w:tc>
          <w:tcPr>
            <w:tcW w:w="964" w:type="dxa"/>
            <w:shd w:val="clear" w:color="auto" w:fill="auto"/>
            <w:noWrap/>
            <w:hideMark/>
          </w:tcPr>
          <w:p w14:paraId="5D2804DE" w14:textId="77777777" w:rsidR="005D420C" w:rsidRPr="00471718" w:rsidRDefault="005D420C" w:rsidP="005D420C">
            <w:r w:rsidRPr="00471718">
              <w:lastRenderedPageBreak/>
              <w:t>AP.29</w:t>
            </w:r>
          </w:p>
        </w:tc>
        <w:tc>
          <w:tcPr>
            <w:tcW w:w="9496" w:type="dxa"/>
            <w:hideMark/>
          </w:tcPr>
          <w:p w14:paraId="634FA9DD" w14:textId="6DB2E05E" w:rsidR="005D420C" w:rsidRPr="00471718" w:rsidRDefault="005D420C" w:rsidP="005D420C">
            <w:r>
              <w:t>Opdrachtnemer</w:t>
            </w:r>
            <w:r w:rsidRPr="00471718">
              <w:t xml:space="preserve">s kunnen om een nadere tekstuele onderbouwing vragen van de beoordeling. Een verzoek daartoe wordt door </w:t>
            </w:r>
            <w:r>
              <w:t>opdrachtnemer</w:t>
            </w:r>
            <w:r w:rsidRPr="00471718">
              <w:t xml:space="preserve"> binnen 5 werkdagen per </w:t>
            </w:r>
            <w:r>
              <w:t>e-mail</w:t>
            </w:r>
            <w:r w:rsidRPr="00471718">
              <w:t xml:space="preserve"> </w:t>
            </w:r>
            <w:r>
              <w:t>ingediend</w:t>
            </w:r>
            <w:r w:rsidRPr="00471718">
              <w:t xml:space="preserve">, en vervolgens binnen </w:t>
            </w:r>
            <w:r>
              <w:t>vijf (</w:t>
            </w:r>
            <w:r w:rsidRPr="00471718">
              <w:t>5</w:t>
            </w:r>
            <w:r>
              <w:t>)</w:t>
            </w:r>
            <w:r w:rsidRPr="00471718">
              <w:t xml:space="preserve"> werkdagen beantwoord door </w:t>
            </w:r>
            <w:r w:rsidR="007C7CBA">
              <w:t>Deelnemer</w:t>
            </w:r>
            <w:r w:rsidRPr="00471718">
              <w:t>.</w:t>
            </w:r>
          </w:p>
        </w:tc>
      </w:tr>
      <w:tr w:rsidR="005D420C" w:rsidRPr="00471718" w14:paraId="1261C3E2" w14:textId="77777777" w:rsidTr="005D592E">
        <w:trPr>
          <w:trHeight w:val="369"/>
        </w:trPr>
        <w:tc>
          <w:tcPr>
            <w:tcW w:w="964" w:type="dxa"/>
            <w:shd w:val="clear" w:color="auto" w:fill="auto"/>
            <w:noWrap/>
            <w:hideMark/>
          </w:tcPr>
          <w:p w14:paraId="3088E7E8" w14:textId="77777777" w:rsidR="005D420C" w:rsidRPr="00471718" w:rsidRDefault="005D420C" w:rsidP="005D420C">
            <w:r w:rsidRPr="00471718">
              <w:t>AP.30</w:t>
            </w:r>
          </w:p>
        </w:tc>
        <w:tc>
          <w:tcPr>
            <w:tcW w:w="9496" w:type="dxa"/>
            <w:hideMark/>
          </w:tcPr>
          <w:p w14:paraId="0F357F4F" w14:textId="04585760" w:rsidR="005D420C" w:rsidRPr="00471718" w:rsidRDefault="005D420C" w:rsidP="005D420C">
            <w:r>
              <w:t>Opdrachtnemer</w:t>
            </w:r>
            <w:r w:rsidRPr="00471718">
              <w:t xml:space="preserve"> start uitsluitend na schriftelijke opdrachtverstrekking door </w:t>
            </w:r>
            <w:r w:rsidR="007C7CBA">
              <w:t>Deelnemer</w:t>
            </w:r>
            <w:r w:rsidRPr="00471718">
              <w:t xml:space="preserve"> de uitvoering van de Nadere </w:t>
            </w:r>
            <w:r>
              <w:t>Overeenkomst</w:t>
            </w:r>
            <w:r w:rsidRPr="00471718">
              <w:t>.</w:t>
            </w:r>
            <w:r w:rsidR="009E1978">
              <w:t xml:space="preserve"> </w:t>
            </w:r>
            <w:r w:rsidR="009E1978" w:rsidRPr="009E1978">
              <w:t>Elke start zonder opdrachtverstrekking is voor rekening en risico voor opdrachtnemer.</w:t>
            </w:r>
          </w:p>
        </w:tc>
      </w:tr>
      <w:tr w:rsidR="0095043D" w:rsidRPr="00471718" w14:paraId="2D4BC699" w14:textId="77777777" w:rsidTr="005D592E">
        <w:trPr>
          <w:trHeight w:val="770"/>
        </w:trPr>
        <w:tc>
          <w:tcPr>
            <w:tcW w:w="964" w:type="dxa"/>
            <w:shd w:val="clear" w:color="auto" w:fill="auto"/>
            <w:noWrap/>
          </w:tcPr>
          <w:p w14:paraId="726A5172" w14:textId="0F1D05FE" w:rsidR="0095043D" w:rsidRPr="00471718" w:rsidRDefault="0095043D" w:rsidP="005D420C">
            <w:r>
              <w:t>AP.30.1</w:t>
            </w:r>
          </w:p>
        </w:tc>
        <w:tc>
          <w:tcPr>
            <w:tcW w:w="9496" w:type="dxa"/>
          </w:tcPr>
          <w:p w14:paraId="73C37AD2" w14:textId="05D6C938" w:rsidR="0095043D" w:rsidRPr="00471718" w:rsidRDefault="0095043D" w:rsidP="005D420C">
            <w:r>
              <w:t xml:space="preserve">Opdrachtnemer zorgt ervoor dat na schriftelijk bericht Voornemen Tot Gunning (VNTG) de ICT-Professional de benodigde documenten ten behoeve van de VGB screening binnen </w:t>
            </w:r>
            <w:r w:rsidR="00601E75">
              <w:t>vijf</w:t>
            </w:r>
            <w:r>
              <w:t xml:space="preserve"> (</w:t>
            </w:r>
            <w:r w:rsidR="00601E75">
              <w:t>5</w:t>
            </w:r>
            <w:r>
              <w:t>) we</w:t>
            </w:r>
            <w:r w:rsidR="0053450E">
              <w:t>r</w:t>
            </w:r>
            <w:r>
              <w:t>k</w:t>
            </w:r>
            <w:r w:rsidR="0053450E">
              <w:t>dagen</w:t>
            </w:r>
            <w:r>
              <w:t xml:space="preserve"> aanlevert bij de Deelnemer.  </w:t>
            </w:r>
          </w:p>
        </w:tc>
      </w:tr>
      <w:tr w:rsidR="005D420C" w:rsidRPr="00471718" w14:paraId="40CAB2EB" w14:textId="77777777" w:rsidTr="005D592E">
        <w:trPr>
          <w:trHeight w:val="1824"/>
        </w:trPr>
        <w:tc>
          <w:tcPr>
            <w:tcW w:w="964" w:type="dxa"/>
            <w:shd w:val="clear" w:color="auto" w:fill="auto"/>
            <w:noWrap/>
            <w:hideMark/>
          </w:tcPr>
          <w:p w14:paraId="4BA461D5" w14:textId="77777777" w:rsidR="005D420C" w:rsidRPr="00471718" w:rsidRDefault="005D420C" w:rsidP="005D420C">
            <w:r w:rsidRPr="00471718">
              <w:t>AP.31</w:t>
            </w:r>
          </w:p>
        </w:tc>
        <w:tc>
          <w:tcPr>
            <w:tcW w:w="9496" w:type="dxa"/>
            <w:hideMark/>
          </w:tcPr>
          <w:p w14:paraId="7C4A1313" w14:textId="061B4860" w:rsidR="005D420C" w:rsidRPr="00471718" w:rsidRDefault="005D420C" w:rsidP="005D420C">
            <w:r w:rsidRPr="00471718">
              <w:t>Als er sprake is van een Aanvraag op basis van een strippenkaartmodel</w:t>
            </w:r>
            <w:r>
              <w:t>, dan wordt</w:t>
            </w:r>
            <w:r w:rsidRPr="00471718">
              <w:t xml:space="preserve"> in </w:t>
            </w:r>
            <w:r>
              <w:t>betreffen</w:t>
            </w:r>
            <w:r w:rsidRPr="00471718">
              <w:t xml:space="preserve">de Aanvraag en/of Nadere </w:t>
            </w:r>
            <w:r>
              <w:t>Overeenkomst</w:t>
            </w:r>
            <w:r w:rsidRPr="00471718">
              <w:t xml:space="preserve"> vermeld welke eisen/voorwaarden gelden voor de (minimale) oproeptermijn(en) in het geval de </w:t>
            </w:r>
            <w:r w:rsidR="007C7CBA">
              <w:t>Deelnemer</w:t>
            </w:r>
            <w:r w:rsidRPr="00471718">
              <w:t xml:space="preserve"> op (een) nader te bepalen moment(en) een </w:t>
            </w:r>
            <w:r w:rsidR="007C7CBA">
              <w:t>ICT-Professional</w:t>
            </w:r>
            <w:r w:rsidRPr="00471718">
              <w:t xml:space="preserve"> wenst in te zetten. Er geldt voor dit soort Aanvragen geen afnamegarantie. In beginsel vindt vergoeding plaats op grond van het daadwerkelijk aantal ingezette uren</w:t>
            </w:r>
            <w:r>
              <w:t xml:space="preserve">, waarbij </w:t>
            </w:r>
            <w:r w:rsidR="007C7CBA">
              <w:t>Deelnemer</w:t>
            </w:r>
            <w:r>
              <w:t xml:space="preserve"> ten minste drie uur per oproep vergoedt</w:t>
            </w:r>
            <w:r w:rsidRPr="00471718">
              <w:t xml:space="preserve">. Optioneel kunnen er </w:t>
            </w:r>
            <w:r>
              <w:t xml:space="preserve">afwijkende </w:t>
            </w:r>
            <w:r w:rsidRPr="00471718">
              <w:t xml:space="preserve">afspraken worden gemaakt over het minimaal te vergoeden uren per oproep en - als er op de opdracht een maximum aantal in te zetten uur van toepassing is - het bijhouden van het aantal nog resterende uren. De </w:t>
            </w:r>
            <w:r w:rsidR="007C7CBA">
              <w:t>Deelnemer</w:t>
            </w:r>
            <w:r w:rsidRPr="00471718">
              <w:t xml:space="preserve"> geeft dergelijke voorwaarden dan aan in de </w:t>
            </w:r>
            <w:r>
              <w:t>Aanvraag</w:t>
            </w:r>
            <w:r w:rsidRPr="00471718">
              <w:t xml:space="preserve">. </w:t>
            </w:r>
          </w:p>
        </w:tc>
      </w:tr>
      <w:tr w:rsidR="005D420C" w:rsidRPr="00471718" w14:paraId="44485A55" w14:textId="77777777" w:rsidTr="005D592E">
        <w:trPr>
          <w:trHeight w:val="1824"/>
        </w:trPr>
        <w:tc>
          <w:tcPr>
            <w:tcW w:w="964" w:type="dxa"/>
            <w:shd w:val="clear" w:color="auto" w:fill="auto"/>
            <w:noWrap/>
            <w:hideMark/>
          </w:tcPr>
          <w:p w14:paraId="3B3EB451" w14:textId="77777777" w:rsidR="005D420C" w:rsidRPr="00471718" w:rsidRDefault="005D420C" w:rsidP="005D420C">
            <w:r w:rsidRPr="00471718">
              <w:t>AP.32</w:t>
            </w:r>
          </w:p>
        </w:tc>
        <w:tc>
          <w:tcPr>
            <w:tcW w:w="9496" w:type="dxa"/>
            <w:hideMark/>
          </w:tcPr>
          <w:p w14:paraId="6F98642F" w14:textId="17A93106" w:rsidR="005D420C" w:rsidRPr="00471718" w:rsidRDefault="005D420C" w:rsidP="005D420C">
            <w:r w:rsidRPr="00471718">
              <w:t>In geval van een '</w:t>
            </w:r>
            <w:r>
              <w:t>strippenkaart Aanvraag</w:t>
            </w:r>
            <w:r w:rsidRPr="00471718">
              <w:t>'</w:t>
            </w:r>
            <w:r>
              <w:t xml:space="preserve">, </w:t>
            </w:r>
            <w:r w:rsidRPr="00471718">
              <w:t xml:space="preserve">'vrijblijvende </w:t>
            </w:r>
            <w:r>
              <w:t>A</w:t>
            </w:r>
            <w:r w:rsidRPr="00471718">
              <w:t>anvraag'</w:t>
            </w:r>
            <w:r>
              <w:t>,</w:t>
            </w:r>
            <w:r w:rsidRPr="00471718">
              <w:t xml:space="preserve"> '</w:t>
            </w:r>
            <w:proofErr w:type="spellStart"/>
            <w:r>
              <w:t>verambtelijkings</w:t>
            </w:r>
            <w:r w:rsidR="007C7CBA">
              <w:t>Aanvra</w:t>
            </w:r>
            <w:r>
              <w:t>ag</w:t>
            </w:r>
            <w:proofErr w:type="spellEnd"/>
            <w:r>
              <w:t>’</w:t>
            </w:r>
            <w:r w:rsidR="006745E7">
              <w:t xml:space="preserve"> </w:t>
            </w:r>
            <w:r w:rsidRPr="00471718">
              <w:t xml:space="preserve">en een 'proactieve </w:t>
            </w:r>
            <w:r>
              <w:t>A</w:t>
            </w:r>
            <w:r w:rsidRPr="00471718">
              <w:t xml:space="preserve">anvraag' kunnen </w:t>
            </w:r>
            <w:r>
              <w:t>opdrachtnemer</w:t>
            </w:r>
            <w:r w:rsidRPr="00471718">
              <w:t xml:space="preserve">s kiezen om wel of niet </w:t>
            </w:r>
            <w:r>
              <w:t xml:space="preserve">deel </w:t>
            </w:r>
            <w:r w:rsidRPr="00471718">
              <w:t xml:space="preserve"> te </w:t>
            </w:r>
            <w:r>
              <w:t>nemen aan</w:t>
            </w:r>
            <w:r w:rsidRPr="00471718">
              <w:t xml:space="preserve"> de minicompetitie. </w:t>
            </w:r>
            <w:r>
              <w:t>Voornoemde A</w:t>
            </w:r>
            <w:r w:rsidRPr="00471718">
              <w:t>anvragen hebben g</w:t>
            </w:r>
            <w:r>
              <w:t>éé</w:t>
            </w:r>
            <w:r w:rsidRPr="00471718">
              <w:t xml:space="preserve">n invloed op KPI 2 </w:t>
            </w:r>
            <w:r>
              <w:t xml:space="preserve">(Aanbiedingsbetrouwbaarheid) </w:t>
            </w:r>
            <w:r w:rsidRPr="00471718">
              <w:t>en KPI 5</w:t>
            </w:r>
            <w:r>
              <w:t xml:space="preserve"> (Rekenfactor gemiddeld tarief)</w:t>
            </w:r>
            <w:r w:rsidRPr="00471718">
              <w:t xml:space="preserve">. Uitsluitend de </w:t>
            </w:r>
            <w:r w:rsidR="007C7CBA">
              <w:t>Deelnemer</w:t>
            </w:r>
            <w:r w:rsidRPr="00471718">
              <w:t xml:space="preserve"> bepaalt of </w:t>
            </w:r>
            <w:r>
              <w:t>sprake is van</w:t>
            </w:r>
            <w:r w:rsidRPr="00471718">
              <w:t xml:space="preserve"> een </w:t>
            </w:r>
            <w:r>
              <w:t xml:space="preserve">van voornoemde </w:t>
            </w:r>
            <w:r w:rsidRPr="00471718">
              <w:t>Aanvrag</w:t>
            </w:r>
            <w:r>
              <w:t>en</w:t>
            </w:r>
            <w:r w:rsidRPr="00471718">
              <w:t xml:space="preserve">. Het gaat dan veelal om relatief kleine opdrachten in tijd en/of geld of Aanvragen naar relatief schaarse of bijzondere </w:t>
            </w:r>
            <w:r>
              <w:t>profielen</w:t>
            </w:r>
            <w:r w:rsidRPr="00471718">
              <w:t xml:space="preserve">. Bij proactieve </w:t>
            </w:r>
            <w:r>
              <w:t>A</w:t>
            </w:r>
            <w:r w:rsidRPr="00471718">
              <w:t xml:space="preserve">anvragen verwacht de </w:t>
            </w:r>
            <w:r w:rsidR="007C7CBA">
              <w:t>Deelnemer</w:t>
            </w:r>
            <w:r w:rsidRPr="00471718">
              <w:t xml:space="preserve"> een toekomstige of constante inhuurbehoefte, waarbij zij de </w:t>
            </w:r>
            <w:r>
              <w:t>opdrachtnemer</w:t>
            </w:r>
            <w:r w:rsidRPr="00471718">
              <w:t>s</w:t>
            </w:r>
            <w:r>
              <w:t>,</w:t>
            </w:r>
            <w:r w:rsidRPr="00471718">
              <w:t xml:space="preserve"> gezien het beperkte aanbod in de markt</w:t>
            </w:r>
            <w:r>
              <w:t>,</w:t>
            </w:r>
            <w:r w:rsidRPr="00471718">
              <w:t xml:space="preserve"> een relatief ruim tijdvenster wil geven om een passend</w:t>
            </w:r>
            <w:r>
              <w:t>e</w:t>
            </w:r>
            <w:r w:rsidRPr="00471718">
              <w:t xml:space="preserve"> </w:t>
            </w:r>
            <w:r>
              <w:t>Offerte in te dienen</w:t>
            </w:r>
            <w:r w:rsidRPr="00471718">
              <w:t xml:space="preserve">. </w:t>
            </w:r>
          </w:p>
        </w:tc>
      </w:tr>
      <w:tr w:rsidR="005D420C" w:rsidRPr="00471718" w14:paraId="3C2184A5" w14:textId="77777777" w:rsidTr="005D592E">
        <w:trPr>
          <w:trHeight w:val="1824"/>
        </w:trPr>
        <w:tc>
          <w:tcPr>
            <w:tcW w:w="964" w:type="dxa"/>
            <w:shd w:val="clear" w:color="auto" w:fill="auto"/>
            <w:noWrap/>
          </w:tcPr>
          <w:p w14:paraId="53771539" w14:textId="25A5F653" w:rsidR="005D420C" w:rsidRPr="00471718" w:rsidRDefault="005D420C" w:rsidP="005D420C">
            <w:r>
              <w:t>AP.33</w:t>
            </w:r>
          </w:p>
        </w:tc>
        <w:tc>
          <w:tcPr>
            <w:tcW w:w="9496" w:type="dxa"/>
          </w:tcPr>
          <w:p w14:paraId="533E974A" w14:textId="237D9534" w:rsidR="005D420C" w:rsidRDefault="005D420C" w:rsidP="005D420C">
            <w:r>
              <w:t xml:space="preserve">Opdrachtgever hanteert als uitgangspunt dat er bij de inhuur van </w:t>
            </w:r>
            <w:r w:rsidR="007C7CBA">
              <w:t>ICT-Professional</w:t>
            </w:r>
            <w:r>
              <w:t xml:space="preserve">s door </w:t>
            </w:r>
            <w:r w:rsidR="007C7CBA">
              <w:t>Deelnemer</w:t>
            </w:r>
            <w:r>
              <w:t xml:space="preserve"> géén sprake is van payrolling. </w:t>
            </w:r>
          </w:p>
          <w:p w14:paraId="7BCF7C2E" w14:textId="0F41C8A8" w:rsidR="005D420C" w:rsidRDefault="005D420C" w:rsidP="005D420C">
            <w:r>
              <w:t xml:space="preserve">Hiervan wordt uitgegaan omdat opdrachtnemer enerzijds een allocatieve functie vervult voor </w:t>
            </w:r>
            <w:r w:rsidR="007C7CBA">
              <w:t>Deelnemer</w:t>
            </w:r>
            <w:r>
              <w:t xml:space="preserve">, op grond hiervan de mogelijkheid heeft bij </w:t>
            </w:r>
            <w:r w:rsidR="007C7CBA">
              <w:t>Aanvra</w:t>
            </w:r>
            <w:r>
              <w:t xml:space="preserve">gen van de </w:t>
            </w:r>
            <w:r w:rsidR="007C7CBA">
              <w:t>Deelnemer</w:t>
            </w:r>
            <w:r>
              <w:t xml:space="preserve"> een naar eigen inzicht (meest) geschikte </w:t>
            </w:r>
            <w:r w:rsidR="007C7CBA">
              <w:t>Kandida</w:t>
            </w:r>
            <w:r>
              <w:t xml:space="preserve">at aan te bieden en </w:t>
            </w:r>
            <w:r w:rsidR="007C7CBA">
              <w:t>Deelnemer</w:t>
            </w:r>
            <w:r>
              <w:t xml:space="preserve"> de opdrachtnemer niet opdraagt noch verzoekt het formele werkgeverschap uit te oefenen voor een betreffende </w:t>
            </w:r>
            <w:r w:rsidR="007C7CBA">
              <w:t>Kandida</w:t>
            </w:r>
            <w:r>
              <w:t xml:space="preserve">at. </w:t>
            </w:r>
          </w:p>
          <w:p w14:paraId="61DBE4C6" w14:textId="13BBBB21" w:rsidR="005D420C" w:rsidRDefault="005D420C" w:rsidP="005D420C">
            <w:r>
              <w:t xml:space="preserve">Anderzijds omdat </w:t>
            </w:r>
            <w:r w:rsidR="007C7CBA">
              <w:t>Deelnemer</w:t>
            </w:r>
            <w:r>
              <w:t xml:space="preserve"> in beginsel vrije vervanging van de ingezette </w:t>
            </w:r>
            <w:r w:rsidR="007C7CBA">
              <w:t>ICT-Professional</w:t>
            </w:r>
            <w:r>
              <w:t xml:space="preserve"> toestaat, tenzij expliciet anders overeengekomen (zie eis AP.1 en de te sluiten Nadere Overeenkomst). Van exclusieve terbeschikkingstelling van de </w:t>
            </w:r>
            <w:r w:rsidR="007C7CBA">
              <w:t>ICT-Professional</w:t>
            </w:r>
            <w:r>
              <w:t xml:space="preserve"> aan </w:t>
            </w:r>
            <w:r w:rsidR="007C7CBA">
              <w:t>Deelnemer</w:t>
            </w:r>
            <w:r>
              <w:t xml:space="preserve"> zal derhalve in beginsel geen sprake zijn; opdrachtnemer mag de betreffende </w:t>
            </w:r>
            <w:r w:rsidR="007C7CBA">
              <w:t>ICT-Professional</w:t>
            </w:r>
            <w:r>
              <w:t xml:space="preserve"> zonder toestemming van </w:t>
            </w:r>
            <w:r w:rsidR="007C7CBA">
              <w:t>Deelnemer</w:t>
            </w:r>
            <w:r>
              <w:t xml:space="preserve"> aan een andere partij ter beschikking stellen. </w:t>
            </w:r>
          </w:p>
          <w:p w14:paraId="35152D54" w14:textId="77777777" w:rsidR="005D420C" w:rsidRDefault="005D420C" w:rsidP="005D420C"/>
          <w:p w14:paraId="4BE467B4" w14:textId="19296CE0" w:rsidR="005D420C" w:rsidRDefault="005D420C" w:rsidP="005D420C">
            <w:r>
              <w:t xml:space="preserve">Als opdrachtnemer desondanks van mening is dat er bij een bepaalde Aanvraag/opdracht sprake is of zal zijn van </w:t>
            </w:r>
            <w:proofErr w:type="spellStart"/>
            <w:r>
              <w:t>payrolling</w:t>
            </w:r>
            <w:proofErr w:type="spellEnd"/>
            <w:r>
              <w:t xml:space="preserve">, meldt hij dit terstond bij </w:t>
            </w:r>
            <w:r w:rsidR="007C7CBA">
              <w:t>Deelnemer</w:t>
            </w:r>
            <w:r>
              <w:t>, met opgave van redenen.</w:t>
            </w:r>
          </w:p>
          <w:p w14:paraId="1A76016D" w14:textId="4244E927" w:rsidR="005D420C" w:rsidRPr="00471718" w:rsidRDefault="007C7CBA" w:rsidP="005D420C">
            <w:r>
              <w:t>Deelnemer</w:t>
            </w:r>
            <w:r w:rsidR="005D420C">
              <w:t xml:space="preserve"> kan na overleg met opdrachtnemer besluiten de betreffende Aanvraag terug te trekken of de opdracht voortijdig te beëindigen.</w:t>
            </w:r>
          </w:p>
        </w:tc>
      </w:tr>
    </w:tbl>
    <w:p w14:paraId="0AD3EE05" w14:textId="77777777" w:rsidR="0033407C" w:rsidRDefault="0033407C">
      <w:pPr>
        <w:spacing w:line="240" w:lineRule="auto"/>
        <w:rPr>
          <w:rFonts w:cs="Arial"/>
          <w:b/>
          <w:bCs/>
          <w:kern w:val="32"/>
          <w:sz w:val="32"/>
          <w:szCs w:val="32"/>
        </w:rPr>
      </w:pPr>
      <w:r>
        <w:br w:type="page"/>
      </w:r>
    </w:p>
    <w:p w14:paraId="6BD359B4" w14:textId="0C03DA21" w:rsidR="00AE2F32" w:rsidRDefault="00AE2F32" w:rsidP="00E17CF3">
      <w:pPr>
        <w:pStyle w:val="Kop1"/>
        <w:jc w:val="center"/>
      </w:pPr>
      <w:bookmarkStart w:id="8" w:name="_Toc95910424"/>
      <w:r>
        <w:lastRenderedPageBreak/>
        <w:t>Organisatie en beheer</w:t>
      </w:r>
      <w:bookmarkEnd w:id="8"/>
    </w:p>
    <w:tbl>
      <w:tblPr>
        <w:tblStyle w:val="Tabelraster"/>
        <w:tblW w:w="10485" w:type="dxa"/>
        <w:tblLayout w:type="fixed"/>
        <w:tblCellMar>
          <w:top w:w="108" w:type="dxa"/>
          <w:bottom w:w="108" w:type="dxa"/>
        </w:tblCellMar>
        <w:tblLook w:val="04A0" w:firstRow="1" w:lastRow="0" w:firstColumn="1" w:lastColumn="0" w:noHBand="0" w:noVBand="1"/>
      </w:tblPr>
      <w:tblGrid>
        <w:gridCol w:w="1018"/>
        <w:gridCol w:w="9467"/>
      </w:tblGrid>
      <w:tr w:rsidR="00443E01" w:rsidRPr="00443E01" w14:paraId="5FDCC526" w14:textId="77777777" w:rsidTr="00FD1684">
        <w:trPr>
          <w:trHeight w:val="924"/>
        </w:trPr>
        <w:tc>
          <w:tcPr>
            <w:tcW w:w="1018" w:type="dxa"/>
            <w:shd w:val="clear" w:color="auto" w:fill="auto"/>
            <w:hideMark/>
          </w:tcPr>
          <w:p w14:paraId="26254C7F" w14:textId="77777777" w:rsidR="00443E01" w:rsidRPr="00443E01" w:rsidRDefault="00443E01" w:rsidP="00443E01">
            <w:r w:rsidRPr="00443E01">
              <w:t>O.1</w:t>
            </w:r>
          </w:p>
        </w:tc>
        <w:tc>
          <w:tcPr>
            <w:tcW w:w="9467" w:type="dxa"/>
            <w:hideMark/>
          </w:tcPr>
          <w:p w14:paraId="7FF47295" w14:textId="02C682B8" w:rsidR="00443E01" w:rsidRPr="00443E01" w:rsidRDefault="00443E01">
            <w:r w:rsidRPr="00443E01">
              <w:t xml:space="preserve">Na gunning van de </w:t>
            </w:r>
            <w:r w:rsidR="00C33737">
              <w:t>raamovereenkomst</w:t>
            </w:r>
            <w:r w:rsidRPr="00443E01">
              <w:t xml:space="preserve"> wordt door invulling van </w:t>
            </w:r>
            <w:r w:rsidR="00C00AB2">
              <w:t>het model</w:t>
            </w:r>
            <w:r w:rsidRPr="00443E01">
              <w:t xml:space="preserve"> (bijlage 12 </w:t>
            </w:r>
            <w:r w:rsidR="00C00AB2">
              <w:t xml:space="preserve">van </w:t>
            </w:r>
            <w:r w:rsidRPr="00443E01">
              <w:t xml:space="preserve">  </w:t>
            </w:r>
            <w:r w:rsidR="00F63C13">
              <w:t>aanbesteding</w:t>
            </w:r>
            <w:r w:rsidRPr="00443E01">
              <w:t xml:space="preserve">sdocument) een DAP vastgesteld per </w:t>
            </w:r>
            <w:r w:rsidR="007C7CBA">
              <w:t>Deelnemer</w:t>
            </w:r>
            <w:r w:rsidRPr="00443E01">
              <w:t xml:space="preserve"> </w:t>
            </w:r>
            <w:r w:rsidR="00C00AB2">
              <w:t>(</w:t>
            </w:r>
            <w:r w:rsidRPr="00443E01">
              <w:t>DCM</w:t>
            </w:r>
            <w:r w:rsidR="00C00AB2">
              <w:t>)</w:t>
            </w:r>
            <w:r w:rsidRPr="00443E01">
              <w:t xml:space="preserve"> en </w:t>
            </w:r>
            <w:r w:rsidR="00DD0EF5">
              <w:t>opdrachtnemer</w:t>
            </w:r>
            <w:r w:rsidRPr="00443E01">
              <w:t xml:space="preserve">. In elke DAP tussen </w:t>
            </w:r>
            <w:r w:rsidR="007C7CBA">
              <w:t>Deelnemer</w:t>
            </w:r>
            <w:r w:rsidRPr="00443E01">
              <w:t xml:space="preserve"> en </w:t>
            </w:r>
            <w:r w:rsidR="00DD0EF5">
              <w:t>opdrachtnemer</w:t>
            </w:r>
            <w:r w:rsidRPr="00443E01">
              <w:t xml:space="preserve"> worden ook de werkafspraken tussen CCM en </w:t>
            </w:r>
            <w:r w:rsidR="00DD0EF5">
              <w:t>opdrachtnemer</w:t>
            </w:r>
            <w:r w:rsidRPr="00443E01">
              <w:t xml:space="preserve"> opgenomen. </w:t>
            </w:r>
          </w:p>
        </w:tc>
      </w:tr>
      <w:tr w:rsidR="00443E01" w:rsidRPr="00443E01" w14:paraId="0EEBB17F" w14:textId="77777777" w:rsidTr="00FD1684">
        <w:trPr>
          <w:trHeight w:val="277"/>
        </w:trPr>
        <w:tc>
          <w:tcPr>
            <w:tcW w:w="1018" w:type="dxa"/>
            <w:shd w:val="clear" w:color="auto" w:fill="auto"/>
            <w:hideMark/>
          </w:tcPr>
          <w:p w14:paraId="338428EF" w14:textId="77777777" w:rsidR="00443E01" w:rsidRPr="00443E01" w:rsidRDefault="00443E01">
            <w:r w:rsidRPr="00443E01">
              <w:t>O.2</w:t>
            </w:r>
          </w:p>
        </w:tc>
        <w:tc>
          <w:tcPr>
            <w:tcW w:w="9467" w:type="dxa"/>
            <w:hideMark/>
          </w:tcPr>
          <w:p w14:paraId="70232267" w14:textId="2D61857E" w:rsidR="00443E01" w:rsidRPr="00443E01" w:rsidRDefault="00443E01">
            <w:r w:rsidRPr="00443E01">
              <w:t xml:space="preserve">De afspraken in een DAP dienen te voldoen aan </w:t>
            </w:r>
            <w:r w:rsidR="00753612">
              <w:t>het</w:t>
            </w:r>
            <w:r w:rsidRPr="00443E01">
              <w:t xml:space="preserve"> gestelde in </w:t>
            </w:r>
            <w:r w:rsidR="00753612">
              <w:t>di</w:t>
            </w:r>
            <w:r w:rsidRPr="00443E01">
              <w:t xml:space="preserve">t programma van eisen en </w:t>
            </w:r>
            <w:r w:rsidR="00753612">
              <w:t xml:space="preserve">mogen </w:t>
            </w:r>
            <w:r w:rsidRPr="00443E01">
              <w:t xml:space="preserve"> niet afwijken </w:t>
            </w:r>
            <w:r w:rsidR="00753612">
              <w:t>van</w:t>
            </w:r>
            <w:r w:rsidRPr="00443E01">
              <w:t xml:space="preserve"> de </w:t>
            </w:r>
            <w:r w:rsidR="00C33737">
              <w:t>raamovereenkomst</w:t>
            </w:r>
            <w:r w:rsidRPr="00443E01">
              <w:t>.</w:t>
            </w:r>
          </w:p>
        </w:tc>
      </w:tr>
      <w:tr w:rsidR="00443E01" w:rsidRPr="00443E01" w14:paraId="40A2EC4F" w14:textId="77777777" w:rsidTr="00FD1684">
        <w:trPr>
          <w:trHeight w:val="340"/>
        </w:trPr>
        <w:tc>
          <w:tcPr>
            <w:tcW w:w="1018" w:type="dxa"/>
            <w:shd w:val="clear" w:color="auto" w:fill="auto"/>
            <w:hideMark/>
          </w:tcPr>
          <w:p w14:paraId="03051428" w14:textId="77777777" w:rsidR="00443E01" w:rsidRPr="00443E01" w:rsidRDefault="00443E01">
            <w:r w:rsidRPr="00443E01">
              <w:t>O.3</w:t>
            </w:r>
          </w:p>
        </w:tc>
        <w:tc>
          <w:tcPr>
            <w:tcW w:w="9467" w:type="dxa"/>
            <w:hideMark/>
          </w:tcPr>
          <w:p w14:paraId="74E2ECCA" w14:textId="561DBC72" w:rsidR="00443E01" w:rsidRPr="00443E01" w:rsidRDefault="00443E01">
            <w:r w:rsidRPr="00443E01">
              <w:t xml:space="preserve">Goedkeuring van </w:t>
            </w:r>
            <w:r w:rsidR="00753612">
              <w:t>een</w:t>
            </w:r>
            <w:r w:rsidRPr="00443E01">
              <w:t xml:space="preserve"> DAP vindt plaats door wederzijdse bevestiging per </w:t>
            </w:r>
            <w:r w:rsidR="000563AD">
              <w:t>e-mail</w:t>
            </w:r>
            <w:r w:rsidR="00B44063">
              <w:t xml:space="preserve"> tussen Deelnemer en opdrachtnemer</w:t>
            </w:r>
            <w:r w:rsidRPr="00443E01">
              <w:t xml:space="preserve">. Zolang het DAP niet strijdig is met eis O.2 kan </w:t>
            </w:r>
            <w:r w:rsidR="00DD0EF5">
              <w:t>opdrachtnemer</w:t>
            </w:r>
            <w:r w:rsidRPr="00443E01">
              <w:t xml:space="preserve"> zijn toestemming hieraan niet onthouden.</w:t>
            </w:r>
          </w:p>
        </w:tc>
      </w:tr>
      <w:tr w:rsidR="00443E01" w:rsidRPr="00443E01" w14:paraId="5F037660" w14:textId="77777777" w:rsidTr="00FD1684">
        <w:trPr>
          <w:trHeight w:val="1368"/>
        </w:trPr>
        <w:tc>
          <w:tcPr>
            <w:tcW w:w="1018" w:type="dxa"/>
            <w:shd w:val="clear" w:color="auto" w:fill="auto"/>
            <w:hideMark/>
          </w:tcPr>
          <w:p w14:paraId="455064E5" w14:textId="77777777" w:rsidR="00443E01" w:rsidRPr="00443E01" w:rsidRDefault="00443E01">
            <w:r w:rsidRPr="00443E01">
              <w:t>O.4</w:t>
            </w:r>
          </w:p>
        </w:tc>
        <w:tc>
          <w:tcPr>
            <w:tcW w:w="9467" w:type="dxa"/>
            <w:hideMark/>
          </w:tcPr>
          <w:p w14:paraId="383B88FF" w14:textId="0247CB0A" w:rsidR="00443E01" w:rsidRPr="00443E01" w:rsidRDefault="00A4553C">
            <w:r>
              <w:t>Opdrachtnemer</w:t>
            </w:r>
            <w:r w:rsidR="00443E01" w:rsidRPr="00443E01">
              <w:t xml:space="preserve"> stelt één gemandateerde vaste accountmanager beschikbaar die voor CCM het centrale aanspreekpunt is, die de dienstverlening voor Opdrachtgever coördineert, die zorg draagt voor (toezicht op) naleving van de </w:t>
            </w:r>
            <w:r w:rsidR="00C33737">
              <w:t>raamovereenkomst</w:t>
            </w:r>
            <w:r w:rsidR="00443E01" w:rsidRPr="00443E01">
              <w:t xml:space="preserve"> door </w:t>
            </w:r>
            <w:r w:rsidR="00DD0EF5">
              <w:t>opdrachtnemer</w:t>
            </w:r>
            <w:r w:rsidR="00443E01" w:rsidRPr="00443E01">
              <w:t xml:space="preserve"> en toezicht houdt op de kwaliteit van de totale dienstverlening van </w:t>
            </w:r>
            <w:r w:rsidR="00DD0EF5">
              <w:t>opdrachtnemer</w:t>
            </w:r>
            <w:r w:rsidR="00443E01" w:rsidRPr="00443E01">
              <w:t xml:space="preserve">. Deze persoon dient telefonisch en per e-mail goed bereikbaar te zijn. </w:t>
            </w:r>
            <w:r>
              <w:t>Opdrachtnemer</w:t>
            </w:r>
            <w:r w:rsidR="00443E01" w:rsidRPr="00443E01">
              <w:t xml:space="preserve"> zorgt voor gemandateerde en minstens gelijkwaardige vervanging bij afwezigheid </w:t>
            </w:r>
            <w:r w:rsidR="00753612">
              <w:t>van de vaste accountmanager,</w:t>
            </w:r>
            <w:r w:rsidR="00443E01" w:rsidRPr="00443E01">
              <w:t xml:space="preserve"> hetgeen tijdig kenbaar wordt gemaakt.</w:t>
            </w:r>
          </w:p>
        </w:tc>
      </w:tr>
      <w:tr w:rsidR="00443E01" w:rsidRPr="00443E01" w14:paraId="0F93204F" w14:textId="77777777" w:rsidTr="00FD1684">
        <w:trPr>
          <w:trHeight w:val="1368"/>
        </w:trPr>
        <w:tc>
          <w:tcPr>
            <w:tcW w:w="1018" w:type="dxa"/>
            <w:shd w:val="clear" w:color="auto" w:fill="auto"/>
            <w:hideMark/>
          </w:tcPr>
          <w:p w14:paraId="22E1359E" w14:textId="77777777" w:rsidR="00443E01" w:rsidRPr="00443E01" w:rsidRDefault="00443E01">
            <w:r w:rsidRPr="00443E01">
              <w:t>O.5</w:t>
            </w:r>
          </w:p>
        </w:tc>
        <w:tc>
          <w:tcPr>
            <w:tcW w:w="9467" w:type="dxa"/>
            <w:hideMark/>
          </w:tcPr>
          <w:p w14:paraId="34D2A1BA" w14:textId="5B7941F7" w:rsidR="00443E01" w:rsidRPr="00443E01" w:rsidRDefault="00A4553C">
            <w:r>
              <w:t>Opdrachtnemer</w:t>
            </w:r>
            <w:r w:rsidR="00443E01" w:rsidRPr="00443E01">
              <w:t xml:space="preserve"> stelt per </w:t>
            </w:r>
            <w:r w:rsidR="007C7CBA">
              <w:t>Deelnemer</w:t>
            </w:r>
            <w:r w:rsidR="00443E01" w:rsidRPr="00443E01">
              <w:t xml:space="preserve"> één gemandateerde vaste accountmanager beschikbaar, die primair verantwoordelijk is voor de naleving en verdere invulling van de </w:t>
            </w:r>
            <w:r w:rsidR="00C33737">
              <w:t>raamovereenkomst</w:t>
            </w:r>
            <w:r w:rsidR="00443E01" w:rsidRPr="00443E01">
              <w:t xml:space="preserve"> en die hiervoor als eerste aanspreekpunt fungeert voor de betreffende </w:t>
            </w:r>
            <w:r w:rsidR="007C7CBA">
              <w:t>Deelnemer</w:t>
            </w:r>
            <w:r w:rsidR="00443E01" w:rsidRPr="00443E01">
              <w:t xml:space="preserve">. Deze dient telefonisch en per e-mail goed bereikbaar te zijn. </w:t>
            </w:r>
            <w:r>
              <w:t>Opdrachtnemer</w:t>
            </w:r>
            <w:r w:rsidR="00443E01" w:rsidRPr="00443E01">
              <w:t xml:space="preserve"> zorgt voor gemandateerde en minstens gelijkwaardige vervanging bij afwezigheid </w:t>
            </w:r>
            <w:r w:rsidR="00753612">
              <w:t>van de vaste accountmanager,</w:t>
            </w:r>
            <w:r w:rsidR="00443E01" w:rsidRPr="00443E01">
              <w:t xml:space="preserve"> hetgeen tijdig kenbaar wordt gemaakt. Eenzelfde persoon mag aan meerdere </w:t>
            </w:r>
            <w:r w:rsidR="007C7CBA">
              <w:t>Deelnemer</w:t>
            </w:r>
            <w:r w:rsidR="00C27888">
              <w:t>s</w:t>
            </w:r>
            <w:r w:rsidR="00443E01" w:rsidRPr="00443E01">
              <w:t xml:space="preserve"> worden toegewezen.</w:t>
            </w:r>
          </w:p>
        </w:tc>
      </w:tr>
      <w:tr w:rsidR="00443E01" w:rsidRPr="00443E01" w14:paraId="1E29E7D6" w14:textId="77777777" w:rsidTr="00FD1684">
        <w:trPr>
          <w:trHeight w:val="690"/>
        </w:trPr>
        <w:tc>
          <w:tcPr>
            <w:tcW w:w="1018" w:type="dxa"/>
            <w:shd w:val="clear" w:color="auto" w:fill="auto"/>
            <w:hideMark/>
          </w:tcPr>
          <w:p w14:paraId="1A4B31F8" w14:textId="77777777" w:rsidR="00443E01" w:rsidRPr="00443E01" w:rsidRDefault="00443E01">
            <w:r w:rsidRPr="00443E01">
              <w:t>O.6</w:t>
            </w:r>
          </w:p>
        </w:tc>
        <w:tc>
          <w:tcPr>
            <w:tcW w:w="9467" w:type="dxa"/>
            <w:hideMark/>
          </w:tcPr>
          <w:p w14:paraId="51C8C492" w14:textId="3CD6DB54" w:rsidR="00443E01" w:rsidRPr="00443E01" w:rsidRDefault="00443E01">
            <w:r w:rsidRPr="00443E01">
              <w:t xml:space="preserve">Opdrachtgever en </w:t>
            </w:r>
            <w:r w:rsidR="007C7CBA">
              <w:t>Deelnemer</w:t>
            </w:r>
            <w:r w:rsidRPr="00443E01">
              <w:t xml:space="preserve"> kunnen </w:t>
            </w:r>
            <w:r w:rsidR="00DD0EF5">
              <w:t>opdrachtnemer</w:t>
            </w:r>
            <w:r w:rsidRPr="00443E01">
              <w:t xml:space="preserve"> verzoeken de aan hen toegewezen accountmanager te vervangen, hetgeen niet op onredelijke gronden geschiedt. </w:t>
            </w:r>
            <w:r w:rsidR="00A4553C">
              <w:t>Opdrachtnemer</w:t>
            </w:r>
            <w:r w:rsidRPr="00443E01">
              <w:t xml:space="preserve"> geeft hieraan gevolg. </w:t>
            </w:r>
            <w:r w:rsidR="00A4553C">
              <w:t>Opdrachtnemer</w:t>
            </w:r>
            <w:r w:rsidRPr="00443E01">
              <w:t xml:space="preserve"> zorgt in dat geval voor adequate overdracht.</w:t>
            </w:r>
          </w:p>
        </w:tc>
      </w:tr>
      <w:tr w:rsidR="00443E01" w:rsidRPr="00443E01" w14:paraId="690C3AEF" w14:textId="77777777" w:rsidTr="00FD1684">
        <w:trPr>
          <w:trHeight w:val="912"/>
        </w:trPr>
        <w:tc>
          <w:tcPr>
            <w:tcW w:w="1018" w:type="dxa"/>
            <w:shd w:val="clear" w:color="auto" w:fill="auto"/>
            <w:hideMark/>
          </w:tcPr>
          <w:p w14:paraId="48AFCB91" w14:textId="77777777" w:rsidR="00443E01" w:rsidRPr="00443E01" w:rsidRDefault="00443E01">
            <w:r w:rsidRPr="00443E01">
              <w:t>O.7</w:t>
            </w:r>
          </w:p>
        </w:tc>
        <w:tc>
          <w:tcPr>
            <w:tcW w:w="9467" w:type="dxa"/>
            <w:hideMark/>
          </w:tcPr>
          <w:p w14:paraId="1B2156D0" w14:textId="13D05447" w:rsidR="00443E01" w:rsidRPr="00443E01" w:rsidRDefault="00443E01">
            <w:r w:rsidRPr="00443E01">
              <w:t xml:space="preserve">De </w:t>
            </w:r>
            <w:r w:rsidR="00AB19D5">
              <w:t>d</w:t>
            </w:r>
            <w:r w:rsidR="007C7CBA">
              <w:t>eelnemer</w:t>
            </w:r>
            <w:r w:rsidRPr="00443E01">
              <w:t>s (waaronder de accountmanager) aan het CCM-</w:t>
            </w:r>
            <w:proofErr w:type="spellStart"/>
            <w:r w:rsidR="00DD0EF5">
              <w:t>opdrachtnemer</w:t>
            </w:r>
            <w:r w:rsidRPr="00443E01">
              <w:t>overleg</w:t>
            </w:r>
            <w:proofErr w:type="spellEnd"/>
            <w:r w:rsidRPr="00443E01">
              <w:t xml:space="preserve">, in welk overleg de uitvoering van de </w:t>
            </w:r>
            <w:r w:rsidR="00C33737">
              <w:t>raamovereenkomst</w:t>
            </w:r>
            <w:r w:rsidRPr="00443E01">
              <w:t>en wordt besproken, worden v</w:t>
            </w:r>
            <w:r w:rsidR="00753612">
              <w:t>ermeld</w:t>
            </w:r>
            <w:r w:rsidRPr="00443E01">
              <w:t xml:space="preserve"> in het bijbehorende DAP. Partijen informeren elkaar als </w:t>
            </w:r>
            <w:r w:rsidR="00AB19D5">
              <w:t>d</w:t>
            </w:r>
            <w:r w:rsidR="007C7CBA">
              <w:t>eelnemer</w:t>
            </w:r>
            <w:r w:rsidRPr="00443E01">
              <w:t xml:space="preserve">s worden toegevoegd of vervangen en dragen in dat geval zorg voor een wijziging </w:t>
            </w:r>
            <w:r w:rsidR="00753612">
              <w:t>van</w:t>
            </w:r>
            <w:r w:rsidRPr="00443E01">
              <w:t xml:space="preserve"> het DAP.</w:t>
            </w:r>
          </w:p>
        </w:tc>
      </w:tr>
      <w:tr w:rsidR="00443E01" w:rsidRPr="00443E01" w14:paraId="65489DB3" w14:textId="77777777" w:rsidTr="00FD1684">
        <w:trPr>
          <w:trHeight w:val="912"/>
        </w:trPr>
        <w:tc>
          <w:tcPr>
            <w:tcW w:w="1018" w:type="dxa"/>
            <w:shd w:val="clear" w:color="auto" w:fill="auto"/>
            <w:hideMark/>
          </w:tcPr>
          <w:p w14:paraId="153DC6B5" w14:textId="77777777" w:rsidR="00443E01" w:rsidRPr="00443E01" w:rsidRDefault="00443E01">
            <w:r w:rsidRPr="00443E01">
              <w:t>O.8</w:t>
            </w:r>
          </w:p>
        </w:tc>
        <w:tc>
          <w:tcPr>
            <w:tcW w:w="9467" w:type="dxa"/>
            <w:hideMark/>
          </w:tcPr>
          <w:p w14:paraId="7DFCC619" w14:textId="07A5CA48" w:rsidR="00443E01" w:rsidRPr="00443E01" w:rsidRDefault="00443E01">
            <w:r w:rsidRPr="00443E01">
              <w:t xml:space="preserve">De </w:t>
            </w:r>
            <w:r w:rsidR="00AB19D5">
              <w:t>d</w:t>
            </w:r>
            <w:r w:rsidR="007C7CBA">
              <w:t>eelnemer</w:t>
            </w:r>
            <w:r w:rsidRPr="00443E01">
              <w:t>s (waaronder de accountmanager) aan het DCM-</w:t>
            </w:r>
            <w:proofErr w:type="spellStart"/>
            <w:r w:rsidR="00DD0EF5">
              <w:t>opdrachtnemer</w:t>
            </w:r>
            <w:r w:rsidRPr="00443E01">
              <w:t>overleg</w:t>
            </w:r>
            <w:proofErr w:type="spellEnd"/>
            <w:r w:rsidRPr="00443E01">
              <w:t xml:space="preserve">, in welk overleg de uitvoering van de </w:t>
            </w:r>
            <w:r w:rsidR="00C33737">
              <w:t>raamovereenkomst</w:t>
            </w:r>
            <w:r w:rsidRPr="00443E01">
              <w:t xml:space="preserve"> op het niveau van de </w:t>
            </w:r>
            <w:r w:rsidR="007C7CBA">
              <w:t>Deelnemer</w:t>
            </w:r>
            <w:r w:rsidRPr="00443E01">
              <w:t xml:space="preserve"> wordt besproken, worden </w:t>
            </w:r>
            <w:r w:rsidR="00D02F57">
              <w:t>vermeld</w:t>
            </w:r>
            <w:r w:rsidRPr="00443E01">
              <w:t xml:space="preserve"> in het bijbehorende DAP. Partijen informeren elkaar als </w:t>
            </w:r>
            <w:r w:rsidR="00AB19D5">
              <w:t>d</w:t>
            </w:r>
            <w:r w:rsidR="007C7CBA">
              <w:t>eelnemer</w:t>
            </w:r>
            <w:r w:rsidRPr="00443E01">
              <w:t xml:space="preserve">s worden toegevoegd of vervangen en dragen in dat geval zorg voor een wijziging </w:t>
            </w:r>
            <w:r w:rsidR="00D02F57">
              <w:t>van</w:t>
            </w:r>
            <w:r w:rsidRPr="00443E01">
              <w:t xml:space="preserve"> het DAP.</w:t>
            </w:r>
          </w:p>
        </w:tc>
      </w:tr>
      <w:tr w:rsidR="00443E01" w:rsidRPr="00443E01" w14:paraId="1769E5BE" w14:textId="77777777" w:rsidTr="00FD1684">
        <w:trPr>
          <w:trHeight w:val="684"/>
        </w:trPr>
        <w:tc>
          <w:tcPr>
            <w:tcW w:w="1018" w:type="dxa"/>
            <w:shd w:val="clear" w:color="auto" w:fill="auto"/>
            <w:hideMark/>
          </w:tcPr>
          <w:p w14:paraId="2DD6B62B" w14:textId="77777777" w:rsidR="00443E01" w:rsidRPr="00443E01" w:rsidRDefault="00443E01">
            <w:r w:rsidRPr="00443E01">
              <w:t>O.9</w:t>
            </w:r>
          </w:p>
        </w:tc>
        <w:tc>
          <w:tcPr>
            <w:tcW w:w="9467" w:type="dxa"/>
            <w:hideMark/>
          </w:tcPr>
          <w:p w14:paraId="211756CE" w14:textId="082BC0EC" w:rsidR="00443E01" w:rsidRPr="00443E01" w:rsidRDefault="00443E01">
            <w:r w:rsidRPr="00443E01">
              <w:t xml:space="preserve">Naast de overleggen zoals beschreven in eis O.7 en O.8 vindt overleg plaats tussen </w:t>
            </w:r>
            <w:r w:rsidR="00DD0EF5">
              <w:t>opdrachtnemer</w:t>
            </w:r>
            <w:r w:rsidRPr="00443E01">
              <w:t xml:space="preserve"> en </w:t>
            </w:r>
            <w:r w:rsidR="00D02F57">
              <w:t>medewerkers</w:t>
            </w:r>
            <w:r w:rsidRPr="00443E01">
              <w:t xml:space="preserve"> </w:t>
            </w:r>
            <w:r w:rsidR="00D02F57">
              <w:t xml:space="preserve">van </w:t>
            </w:r>
            <w:r w:rsidR="007C7CBA">
              <w:t>Deelnemer</w:t>
            </w:r>
            <w:r w:rsidRPr="00443E01">
              <w:t xml:space="preserve"> waar </w:t>
            </w:r>
            <w:r w:rsidR="00D02F57">
              <w:t xml:space="preserve">dat </w:t>
            </w:r>
            <w:r w:rsidRPr="00443E01">
              <w:t xml:space="preserve">relevant </w:t>
            </w:r>
            <w:r w:rsidR="00D02F57">
              <w:t>is</w:t>
            </w:r>
            <w:r w:rsidRPr="00443E01">
              <w:t xml:space="preserve"> in verband met de uitvoering van Nadere </w:t>
            </w:r>
            <w:r w:rsidR="002F5B78">
              <w:t>Overeenkomst</w:t>
            </w:r>
            <w:r w:rsidRPr="00443E01">
              <w:t>en.</w:t>
            </w:r>
          </w:p>
        </w:tc>
      </w:tr>
      <w:tr w:rsidR="00443E01" w:rsidRPr="00443E01" w14:paraId="172E6728" w14:textId="77777777" w:rsidTr="00FD1684">
        <w:trPr>
          <w:trHeight w:val="490"/>
        </w:trPr>
        <w:tc>
          <w:tcPr>
            <w:tcW w:w="1018" w:type="dxa"/>
            <w:shd w:val="clear" w:color="auto" w:fill="auto"/>
            <w:hideMark/>
          </w:tcPr>
          <w:p w14:paraId="549F79BF" w14:textId="77777777" w:rsidR="00443E01" w:rsidRPr="00443E01" w:rsidRDefault="00443E01">
            <w:r w:rsidRPr="00443E01">
              <w:t>O.10</w:t>
            </w:r>
          </w:p>
        </w:tc>
        <w:tc>
          <w:tcPr>
            <w:tcW w:w="9467" w:type="dxa"/>
            <w:hideMark/>
          </w:tcPr>
          <w:p w14:paraId="050E786B" w14:textId="6867BD98" w:rsidR="00443E01" w:rsidRPr="00443E01" w:rsidRDefault="00A4553C">
            <w:r>
              <w:t>Opdrachtnemer</w:t>
            </w:r>
            <w:r w:rsidR="00443E01" w:rsidRPr="00443E01">
              <w:t xml:space="preserve"> maakt binnen </w:t>
            </w:r>
            <w:r w:rsidR="00D40BF8">
              <w:t>drie (</w:t>
            </w:r>
            <w:r w:rsidR="00443E01" w:rsidRPr="00443E01">
              <w:t>3</w:t>
            </w:r>
            <w:r w:rsidR="00D40BF8">
              <w:t>)</w:t>
            </w:r>
            <w:r w:rsidR="00443E01" w:rsidRPr="00443E01">
              <w:t xml:space="preserve"> werkdagen een conceptverslag van het CCM-</w:t>
            </w:r>
            <w:proofErr w:type="spellStart"/>
            <w:r w:rsidR="00DD0EF5">
              <w:t>opdrachtnemer</w:t>
            </w:r>
            <w:r w:rsidR="00443E01" w:rsidRPr="00443E01">
              <w:t>overleg</w:t>
            </w:r>
            <w:proofErr w:type="spellEnd"/>
            <w:r w:rsidR="00443E01" w:rsidRPr="00443E01">
              <w:t xml:space="preserve"> en legt dit per </w:t>
            </w:r>
            <w:r w:rsidR="000563AD">
              <w:t>e-mail</w:t>
            </w:r>
            <w:r w:rsidR="00443E01" w:rsidRPr="00443E01">
              <w:t xml:space="preserve"> </w:t>
            </w:r>
            <w:r w:rsidR="00D02F57">
              <w:t xml:space="preserve">aan CCM </w:t>
            </w:r>
            <w:r w:rsidR="00443E01" w:rsidRPr="00443E01">
              <w:t>voor ter goedkeuring.</w:t>
            </w:r>
          </w:p>
        </w:tc>
      </w:tr>
      <w:tr w:rsidR="00443E01" w:rsidRPr="00443E01" w14:paraId="69280C3B" w14:textId="77777777" w:rsidTr="00FD1684">
        <w:trPr>
          <w:trHeight w:val="684"/>
        </w:trPr>
        <w:tc>
          <w:tcPr>
            <w:tcW w:w="1018" w:type="dxa"/>
            <w:shd w:val="clear" w:color="auto" w:fill="auto"/>
            <w:hideMark/>
          </w:tcPr>
          <w:p w14:paraId="6A382B8A" w14:textId="77777777" w:rsidR="00443E01" w:rsidRPr="00443E01" w:rsidRDefault="00443E01">
            <w:r w:rsidRPr="00443E01">
              <w:t>O.11</w:t>
            </w:r>
          </w:p>
        </w:tc>
        <w:tc>
          <w:tcPr>
            <w:tcW w:w="9467" w:type="dxa"/>
            <w:hideMark/>
          </w:tcPr>
          <w:p w14:paraId="07EB4E50" w14:textId="5EA1A441" w:rsidR="00443E01" w:rsidRPr="00443E01" w:rsidRDefault="00A4553C">
            <w:r>
              <w:t>Opdrachtnemer</w:t>
            </w:r>
            <w:r w:rsidR="00443E01" w:rsidRPr="00443E01">
              <w:t xml:space="preserve"> maakt binnen </w:t>
            </w:r>
            <w:r w:rsidR="00D40BF8">
              <w:t>drie (</w:t>
            </w:r>
            <w:r w:rsidR="00443E01" w:rsidRPr="00443E01">
              <w:t>3</w:t>
            </w:r>
            <w:r w:rsidR="00D40BF8">
              <w:t>)</w:t>
            </w:r>
            <w:r w:rsidR="00443E01" w:rsidRPr="00443E01">
              <w:t xml:space="preserve"> werkdagen een conceptverslag van het DCM-</w:t>
            </w:r>
            <w:r w:rsidR="00DD0EF5">
              <w:t>opdrachtnemer</w:t>
            </w:r>
            <w:r w:rsidR="00443E01" w:rsidRPr="00443E01">
              <w:t xml:space="preserve"> overleg en legt dit per </w:t>
            </w:r>
            <w:r w:rsidR="000563AD">
              <w:t>e-mail</w:t>
            </w:r>
            <w:r w:rsidR="00443E01" w:rsidRPr="00443E01">
              <w:t xml:space="preserve"> voor ter goedkeuring door DCM. </w:t>
            </w:r>
            <w:r>
              <w:t>Opdrachtnemer</w:t>
            </w:r>
            <w:r w:rsidR="00443E01" w:rsidRPr="00443E01">
              <w:t xml:space="preserve"> stuurt het goedgekeurde verslag tevens naar CCM.</w:t>
            </w:r>
          </w:p>
        </w:tc>
      </w:tr>
      <w:tr w:rsidR="0007351B" w:rsidRPr="00443E01" w14:paraId="04CED42A" w14:textId="77777777" w:rsidTr="00FD1684">
        <w:trPr>
          <w:trHeight w:val="3863"/>
        </w:trPr>
        <w:tc>
          <w:tcPr>
            <w:tcW w:w="1018" w:type="dxa"/>
            <w:shd w:val="clear" w:color="auto" w:fill="auto"/>
            <w:hideMark/>
          </w:tcPr>
          <w:p w14:paraId="406A23FA" w14:textId="77777777" w:rsidR="0007351B" w:rsidRPr="00443E01" w:rsidRDefault="0007351B">
            <w:r w:rsidRPr="00443E01">
              <w:lastRenderedPageBreak/>
              <w:t>O.12</w:t>
            </w:r>
          </w:p>
        </w:tc>
        <w:tc>
          <w:tcPr>
            <w:tcW w:w="9467" w:type="dxa"/>
            <w:hideMark/>
          </w:tcPr>
          <w:p w14:paraId="42F300EA" w14:textId="257F6A01" w:rsidR="0007351B" w:rsidRDefault="0007351B">
            <w:r w:rsidRPr="00443E01">
              <w:t>Gesprekspunten voor het CCM-</w:t>
            </w:r>
            <w:proofErr w:type="spellStart"/>
            <w:r w:rsidR="00DD0EF5">
              <w:t>opdrachtnemer</w:t>
            </w:r>
            <w:r w:rsidRPr="00443E01">
              <w:t>overleg</w:t>
            </w:r>
            <w:proofErr w:type="spellEnd"/>
            <w:r w:rsidRPr="00443E01">
              <w:t xml:space="preserve"> zijn in ieder geval:</w:t>
            </w:r>
          </w:p>
          <w:p w14:paraId="7F76FBB4" w14:textId="1343997A" w:rsidR="0007351B" w:rsidRDefault="0007351B" w:rsidP="005D592E">
            <w:pPr>
              <w:pStyle w:val="Lijstalinea"/>
              <w:numPr>
                <w:ilvl w:val="0"/>
                <w:numId w:val="3"/>
              </w:numPr>
            </w:pPr>
            <w:r w:rsidRPr="00443E01">
              <w:t>Acties uit eerder overleg</w:t>
            </w:r>
            <w:r w:rsidR="009A2FFA">
              <w:t>;</w:t>
            </w:r>
          </w:p>
          <w:p w14:paraId="12A31B69" w14:textId="4CA796B1" w:rsidR="0007351B" w:rsidRDefault="0007351B" w:rsidP="005D592E">
            <w:pPr>
              <w:pStyle w:val="Lijstalinea"/>
              <w:numPr>
                <w:ilvl w:val="0"/>
                <w:numId w:val="3"/>
              </w:numPr>
            </w:pPr>
            <w:r w:rsidRPr="00443E01">
              <w:t>Escalaties/acties uit DCM-</w:t>
            </w:r>
            <w:proofErr w:type="spellStart"/>
            <w:r w:rsidR="00DD0EF5">
              <w:t>opdrachtnemer</w:t>
            </w:r>
            <w:r w:rsidRPr="00443E01">
              <w:t>overleggen</w:t>
            </w:r>
            <w:proofErr w:type="spellEnd"/>
            <w:r w:rsidR="009A2FFA">
              <w:t>;</w:t>
            </w:r>
          </w:p>
          <w:p w14:paraId="165F37BB" w14:textId="2EC1C524" w:rsidR="0007351B" w:rsidRDefault="0007351B" w:rsidP="005D592E">
            <w:pPr>
              <w:pStyle w:val="Lijstalinea"/>
              <w:numPr>
                <w:ilvl w:val="0"/>
                <w:numId w:val="3"/>
              </w:numPr>
            </w:pPr>
            <w:r w:rsidRPr="00443E01">
              <w:t>Opdrachten/ingezet</w:t>
            </w:r>
            <w:r w:rsidR="00D02F57">
              <w:t xml:space="preserve">te </w:t>
            </w:r>
            <w:r w:rsidR="007C7CBA">
              <w:t>ICT-Professional</w:t>
            </w:r>
            <w:r w:rsidR="00D02F57">
              <w:t>s</w:t>
            </w:r>
            <w:r w:rsidRPr="00443E01">
              <w:t xml:space="preserve"> (</w:t>
            </w:r>
            <w:r w:rsidR="00D02F57">
              <w:t>afzonderlijke</w:t>
            </w:r>
            <w:r w:rsidRPr="00443E01">
              <w:t xml:space="preserve"> opdrachten (niet zijnde escalaties) komen in dit overleg niet aan de orde)</w:t>
            </w:r>
            <w:r w:rsidR="009A2FFA">
              <w:t>;</w:t>
            </w:r>
          </w:p>
          <w:p w14:paraId="5DE9B754" w14:textId="5C106254" w:rsidR="0007351B" w:rsidRDefault="0007351B" w:rsidP="005D592E">
            <w:pPr>
              <w:pStyle w:val="Lijstalinea"/>
              <w:numPr>
                <w:ilvl w:val="0"/>
                <w:numId w:val="3"/>
              </w:numPr>
            </w:pPr>
            <w:r w:rsidRPr="00443E01">
              <w:t>Rapportages en KPI's</w:t>
            </w:r>
            <w:r w:rsidR="009A2FFA">
              <w:t>:</w:t>
            </w:r>
          </w:p>
          <w:p w14:paraId="6A2B0CC5" w14:textId="636B9521" w:rsidR="0007351B" w:rsidRDefault="0007351B" w:rsidP="005D592E">
            <w:pPr>
              <w:pStyle w:val="Lijstalinea"/>
              <w:numPr>
                <w:ilvl w:val="1"/>
                <w:numId w:val="3"/>
              </w:numPr>
            </w:pPr>
            <w:r w:rsidRPr="00443E01">
              <w:t xml:space="preserve">Tevredenheid over ingezette </w:t>
            </w:r>
            <w:r w:rsidR="007C7CBA">
              <w:t>ICT-Professional</w:t>
            </w:r>
            <w:r w:rsidR="00DD0EF5">
              <w:t>s</w:t>
            </w:r>
            <w:r w:rsidR="009A2FFA">
              <w:t>;</w:t>
            </w:r>
          </w:p>
          <w:p w14:paraId="1095DA0E" w14:textId="4D27186C" w:rsidR="0007351B" w:rsidRDefault="0007351B" w:rsidP="005D592E">
            <w:pPr>
              <w:pStyle w:val="Lijstalinea"/>
              <w:numPr>
                <w:ilvl w:val="1"/>
                <w:numId w:val="3"/>
              </w:numPr>
            </w:pPr>
            <w:r w:rsidRPr="00443E01">
              <w:t>Aanbiedingsbetrouwbaarheid</w:t>
            </w:r>
            <w:r w:rsidR="009A2FFA">
              <w:t>;</w:t>
            </w:r>
          </w:p>
          <w:p w14:paraId="6FE0BC46" w14:textId="5345CFA5" w:rsidR="00380DA2" w:rsidRDefault="00380DA2" w:rsidP="005D592E">
            <w:pPr>
              <w:pStyle w:val="Lijstalinea"/>
              <w:numPr>
                <w:ilvl w:val="1"/>
                <w:numId w:val="3"/>
              </w:numPr>
            </w:pPr>
            <w:r w:rsidRPr="00C5737F">
              <w:rPr>
                <w:highlight w:val="yellow"/>
              </w:rPr>
              <w:t>Rekenfactor gemiddeld tarief</w:t>
            </w:r>
            <w:r>
              <w:t>;</w:t>
            </w:r>
          </w:p>
          <w:p w14:paraId="5FDB018F" w14:textId="6E225B2C" w:rsidR="0007351B" w:rsidRDefault="0007351B" w:rsidP="005D592E">
            <w:pPr>
              <w:pStyle w:val="Lijstalinea"/>
              <w:numPr>
                <w:ilvl w:val="1"/>
                <w:numId w:val="3"/>
              </w:numPr>
            </w:pPr>
            <w:r w:rsidRPr="00443E01">
              <w:t>Plaatsingspercentage</w:t>
            </w:r>
            <w:r w:rsidR="009A2FFA">
              <w:t>;</w:t>
            </w:r>
          </w:p>
          <w:p w14:paraId="6FD7A6CF" w14:textId="37109E7F" w:rsidR="0007351B" w:rsidRDefault="0007351B" w:rsidP="005D592E">
            <w:pPr>
              <w:pStyle w:val="Lijstalinea"/>
              <w:numPr>
                <w:ilvl w:val="1"/>
                <w:numId w:val="3"/>
              </w:numPr>
            </w:pPr>
            <w:r w:rsidRPr="00443E01">
              <w:t xml:space="preserve">Tevredenheid over dienstverlening </w:t>
            </w:r>
            <w:r w:rsidR="00DD0EF5">
              <w:t>opdrachtnemer</w:t>
            </w:r>
            <w:r w:rsidR="009A2FFA">
              <w:t>;</w:t>
            </w:r>
          </w:p>
          <w:p w14:paraId="3F274790" w14:textId="139D3D30" w:rsidR="0007351B" w:rsidRDefault="0007351B" w:rsidP="005D592E">
            <w:pPr>
              <w:pStyle w:val="Lijstalinea"/>
              <w:numPr>
                <w:ilvl w:val="1"/>
                <w:numId w:val="3"/>
              </w:numPr>
            </w:pPr>
            <w:r w:rsidRPr="00443E01">
              <w:t>Aanleveringsbetrouwbaarheid rapportages</w:t>
            </w:r>
            <w:r w:rsidR="009A2FFA">
              <w:t>;</w:t>
            </w:r>
          </w:p>
          <w:p w14:paraId="60F13C99" w14:textId="1241261E" w:rsidR="0007351B" w:rsidRDefault="0007351B" w:rsidP="005D592E">
            <w:pPr>
              <w:pStyle w:val="Lijstalinea"/>
              <w:numPr>
                <w:ilvl w:val="1"/>
                <w:numId w:val="3"/>
              </w:numPr>
            </w:pPr>
            <w:r w:rsidRPr="00443E01">
              <w:t>MVO</w:t>
            </w:r>
            <w:r w:rsidR="009A2FFA">
              <w:t>;</w:t>
            </w:r>
          </w:p>
          <w:p w14:paraId="21AE98E5" w14:textId="686011E8" w:rsidR="0007351B" w:rsidRDefault="000E7A21" w:rsidP="005D592E">
            <w:pPr>
              <w:pStyle w:val="Lijstalinea"/>
              <w:numPr>
                <w:ilvl w:val="0"/>
                <w:numId w:val="3"/>
              </w:numPr>
            </w:pPr>
            <w:r>
              <w:t>Oorzaken</w:t>
            </w:r>
            <w:r w:rsidR="0007351B" w:rsidRPr="00443E01">
              <w:t xml:space="preserve"> onderpresteren (niet nakomen KPI-normen)</w:t>
            </w:r>
            <w:r w:rsidR="009A2FFA">
              <w:t>;</w:t>
            </w:r>
          </w:p>
          <w:p w14:paraId="422C3E77" w14:textId="489BD649" w:rsidR="0007351B" w:rsidRDefault="0007351B" w:rsidP="005D592E">
            <w:pPr>
              <w:pStyle w:val="Lijstalinea"/>
              <w:numPr>
                <w:ilvl w:val="0"/>
                <w:numId w:val="3"/>
              </w:numPr>
            </w:pPr>
            <w:r w:rsidRPr="00443E01">
              <w:t>Trends</w:t>
            </w:r>
            <w:r w:rsidR="000E7A21">
              <w:t xml:space="preserve"> en marktontwikkelingen</w:t>
            </w:r>
            <w:r w:rsidR="009A2FFA">
              <w:t>;</w:t>
            </w:r>
          </w:p>
          <w:p w14:paraId="64895B82" w14:textId="163BEA02" w:rsidR="0007351B" w:rsidRDefault="0007351B" w:rsidP="005D592E">
            <w:pPr>
              <w:pStyle w:val="Lijstalinea"/>
              <w:numPr>
                <w:ilvl w:val="0"/>
                <w:numId w:val="3"/>
              </w:numPr>
            </w:pPr>
            <w:r w:rsidRPr="00443E01">
              <w:t xml:space="preserve">Relevante ontwikkelingen bij Opdrachtgever en </w:t>
            </w:r>
            <w:r w:rsidR="007C7CBA">
              <w:t>Deelnemer</w:t>
            </w:r>
            <w:r w:rsidR="00C27888">
              <w:t>s</w:t>
            </w:r>
            <w:r w:rsidR="009A2FFA">
              <w:t>;</w:t>
            </w:r>
          </w:p>
          <w:p w14:paraId="048887CF" w14:textId="33398CEC" w:rsidR="0007351B" w:rsidRPr="00443E01" w:rsidRDefault="0007351B" w:rsidP="005D592E">
            <w:pPr>
              <w:pStyle w:val="Lijstalinea"/>
              <w:numPr>
                <w:ilvl w:val="0"/>
                <w:numId w:val="3"/>
              </w:numPr>
            </w:pPr>
            <w:r w:rsidRPr="00443E01">
              <w:t>Knelpunten/risico's</w:t>
            </w:r>
            <w:r w:rsidR="009A2FFA">
              <w:t>.</w:t>
            </w:r>
          </w:p>
        </w:tc>
      </w:tr>
      <w:tr w:rsidR="00443E01" w:rsidRPr="00443E01" w14:paraId="30422297" w14:textId="77777777" w:rsidTr="00FD1684">
        <w:trPr>
          <w:trHeight w:val="658"/>
        </w:trPr>
        <w:tc>
          <w:tcPr>
            <w:tcW w:w="1018" w:type="dxa"/>
            <w:shd w:val="clear" w:color="auto" w:fill="auto"/>
            <w:hideMark/>
          </w:tcPr>
          <w:p w14:paraId="0DADF912" w14:textId="77777777" w:rsidR="00443E01" w:rsidRPr="00443E01" w:rsidRDefault="00443E01">
            <w:r w:rsidRPr="00443E01">
              <w:t>O.13</w:t>
            </w:r>
          </w:p>
        </w:tc>
        <w:tc>
          <w:tcPr>
            <w:tcW w:w="9467" w:type="dxa"/>
            <w:hideMark/>
          </w:tcPr>
          <w:p w14:paraId="6638E8A6" w14:textId="0E9EE27E" w:rsidR="00443E01" w:rsidRPr="00443E01" w:rsidRDefault="00443E01">
            <w:r w:rsidRPr="00443E01">
              <w:t>Het CCM-</w:t>
            </w:r>
            <w:proofErr w:type="spellStart"/>
            <w:r w:rsidR="00DD0EF5">
              <w:t>opdrachtnemer</w:t>
            </w:r>
            <w:r w:rsidRPr="00443E01">
              <w:t>overleg</w:t>
            </w:r>
            <w:proofErr w:type="spellEnd"/>
            <w:r w:rsidRPr="00443E01">
              <w:t xml:space="preserve"> vindt éénmaal per twee kalenderkwartalen plaats. Waar nodig worden aanvullende afspraken gemaakt. Met toestemming van CCM </w:t>
            </w:r>
            <w:r w:rsidR="006A5681">
              <w:t>kan een</w:t>
            </w:r>
            <w:r w:rsidRPr="00443E01">
              <w:t xml:space="preserve"> overleg worden overgeslagen indien er onvoldoende bespreekpunten zijn</w:t>
            </w:r>
            <w:r w:rsidR="006A5681">
              <w:t>, maar het daaropvolgende overleg moet dan plaatsvinden</w:t>
            </w:r>
            <w:r w:rsidRPr="00443E01">
              <w:t>.</w:t>
            </w:r>
          </w:p>
        </w:tc>
      </w:tr>
      <w:tr w:rsidR="00443E01" w:rsidRPr="00443E01" w14:paraId="6DB6D645" w14:textId="77777777" w:rsidTr="00FD1684">
        <w:trPr>
          <w:trHeight w:val="684"/>
        </w:trPr>
        <w:tc>
          <w:tcPr>
            <w:tcW w:w="1018" w:type="dxa"/>
            <w:shd w:val="clear" w:color="auto" w:fill="auto"/>
            <w:hideMark/>
          </w:tcPr>
          <w:p w14:paraId="7435BF1D" w14:textId="77777777" w:rsidR="00443E01" w:rsidRPr="00443E01" w:rsidRDefault="00443E01">
            <w:r w:rsidRPr="00443E01">
              <w:t>O.14</w:t>
            </w:r>
          </w:p>
        </w:tc>
        <w:tc>
          <w:tcPr>
            <w:tcW w:w="9467" w:type="dxa"/>
            <w:hideMark/>
          </w:tcPr>
          <w:p w14:paraId="4CF1A795" w14:textId="1C1C641F" w:rsidR="00443E01" w:rsidRPr="00443E01" w:rsidRDefault="00443E01">
            <w:r w:rsidRPr="00443E01">
              <w:t>Het CCM-</w:t>
            </w:r>
            <w:proofErr w:type="spellStart"/>
            <w:r w:rsidR="00DD0EF5">
              <w:t>opdrachtnemer</w:t>
            </w:r>
            <w:r w:rsidRPr="00443E01">
              <w:t>overleg</w:t>
            </w:r>
            <w:proofErr w:type="spellEnd"/>
            <w:r w:rsidRPr="00443E01">
              <w:t xml:space="preserve"> wordt ingepland kort na afloop van de termijn waarbinnen de rapportage moet worden opgeleverd, ook wanneer de rapportage niet is opgeleverd door </w:t>
            </w:r>
            <w:r w:rsidR="00DD0EF5">
              <w:t>opdrachtnemer</w:t>
            </w:r>
            <w:r w:rsidRPr="00443E01">
              <w:t>.</w:t>
            </w:r>
          </w:p>
        </w:tc>
      </w:tr>
      <w:tr w:rsidR="0007351B" w:rsidRPr="00443E01" w14:paraId="5D28BF7F" w14:textId="77777777" w:rsidTr="00FD1684">
        <w:trPr>
          <w:trHeight w:val="1709"/>
        </w:trPr>
        <w:tc>
          <w:tcPr>
            <w:tcW w:w="1018" w:type="dxa"/>
            <w:shd w:val="clear" w:color="auto" w:fill="auto"/>
            <w:hideMark/>
          </w:tcPr>
          <w:p w14:paraId="1A46F86D" w14:textId="77777777" w:rsidR="0007351B" w:rsidRPr="00443E01" w:rsidRDefault="0007351B">
            <w:r w:rsidRPr="00443E01">
              <w:t>O.15</w:t>
            </w:r>
          </w:p>
        </w:tc>
        <w:tc>
          <w:tcPr>
            <w:tcW w:w="9467" w:type="dxa"/>
            <w:hideMark/>
          </w:tcPr>
          <w:p w14:paraId="2FB51BAE" w14:textId="723185B3" w:rsidR="0007351B" w:rsidRDefault="0007351B">
            <w:r w:rsidRPr="00443E01">
              <w:t>Gesprekspunten voor het DCM-</w:t>
            </w:r>
            <w:proofErr w:type="spellStart"/>
            <w:r w:rsidR="00DD0EF5">
              <w:t>opdrachtnemer</w:t>
            </w:r>
            <w:r w:rsidRPr="00443E01">
              <w:t>overleg</w:t>
            </w:r>
            <w:proofErr w:type="spellEnd"/>
            <w:r w:rsidRPr="00443E01">
              <w:t xml:space="preserve"> zijn in ieder geval:</w:t>
            </w:r>
          </w:p>
          <w:p w14:paraId="51F3B0E3" w14:textId="41011BDB" w:rsidR="0007351B" w:rsidRDefault="0007351B" w:rsidP="005D592E">
            <w:pPr>
              <w:pStyle w:val="Lijstalinea"/>
              <w:numPr>
                <w:ilvl w:val="0"/>
                <w:numId w:val="4"/>
              </w:numPr>
            </w:pPr>
            <w:r w:rsidRPr="00443E01">
              <w:t>Opdrachten/ingezet</w:t>
            </w:r>
            <w:r w:rsidR="006A5681">
              <w:t>te</w:t>
            </w:r>
            <w:r w:rsidRPr="00443E01">
              <w:t xml:space="preserve"> </w:t>
            </w:r>
            <w:r w:rsidR="007C7CBA">
              <w:t>ICT-Professional</w:t>
            </w:r>
            <w:r w:rsidR="006A5681">
              <w:t>s</w:t>
            </w:r>
            <w:r w:rsidR="009A2FFA">
              <w:t>;</w:t>
            </w:r>
          </w:p>
          <w:p w14:paraId="0CD5C3AB" w14:textId="225B44EB" w:rsidR="0007351B" w:rsidRDefault="0007351B" w:rsidP="005D592E">
            <w:pPr>
              <w:pStyle w:val="Lijstalinea"/>
              <w:numPr>
                <w:ilvl w:val="0"/>
                <w:numId w:val="4"/>
              </w:numPr>
            </w:pPr>
            <w:proofErr w:type="spellStart"/>
            <w:r w:rsidRPr="00443E01">
              <w:t>Forecasting</w:t>
            </w:r>
            <w:proofErr w:type="spellEnd"/>
            <w:r w:rsidRPr="00443E01">
              <w:t xml:space="preserve"> Aanvragen van </w:t>
            </w:r>
            <w:r w:rsidR="007C7CBA">
              <w:t>Deelnemer</w:t>
            </w:r>
            <w:r w:rsidR="009A2FFA">
              <w:t>;</w:t>
            </w:r>
          </w:p>
          <w:p w14:paraId="7FC02A5E" w14:textId="09180E78" w:rsidR="0007351B" w:rsidRDefault="0007351B" w:rsidP="005D592E">
            <w:pPr>
              <w:pStyle w:val="Lijstalinea"/>
              <w:numPr>
                <w:ilvl w:val="0"/>
                <w:numId w:val="4"/>
              </w:numPr>
            </w:pPr>
            <w:r w:rsidRPr="00443E01">
              <w:t xml:space="preserve">Kwaliteit van de dienstverlening </w:t>
            </w:r>
            <w:r w:rsidR="00015AF8">
              <w:t xml:space="preserve">van </w:t>
            </w:r>
            <w:r w:rsidR="00DD0EF5">
              <w:t>opdrachtnemer</w:t>
            </w:r>
            <w:r w:rsidR="009A2FFA">
              <w:t>;</w:t>
            </w:r>
          </w:p>
          <w:p w14:paraId="346E87DA" w14:textId="346C201C" w:rsidR="0007351B" w:rsidRDefault="0007351B" w:rsidP="005D592E">
            <w:pPr>
              <w:pStyle w:val="Lijstalinea"/>
              <w:numPr>
                <w:ilvl w:val="0"/>
                <w:numId w:val="4"/>
              </w:numPr>
            </w:pPr>
            <w:r>
              <w:t>Trends</w:t>
            </w:r>
            <w:r w:rsidR="000E7A21">
              <w:t xml:space="preserve"> en marktontwikkelingen</w:t>
            </w:r>
            <w:r w:rsidR="00015AF8">
              <w:t>,</w:t>
            </w:r>
            <w:r w:rsidR="000E7A21">
              <w:t xml:space="preserve"> </w:t>
            </w:r>
            <w:r w:rsidR="00015AF8">
              <w:t>r</w:t>
            </w:r>
            <w:r w:rsidRPr="00443E01">
              <w:t xml:space="preserve">elevante ontwikkelingen bij </w:t>
            </w:r>
            <w:r w:rsidR="007C7CBA">
              <w:t>Deelnemer</w:t>
            </w:r>
            <w:r w:rsidR="009A2FFA">
              <w:t>;</w:t>
            </w:r>
          </w:p>
          <w:p w14:paraId="0F5E888B" w14:textId="3F23DACB" w:rsidR="0007351B" w:rsidRDefault="0007351B" w:rsidP="005D592E">
            <w:pPr>
              <w:pStyle w:val="Lijstalinea"/>
              <w:numPr>
                <w:ilvl w:val="0"/>
                <w:numId w:val="4"/>
              </w:numPr>
            </w:pPr>
            <w:r w:rsidRPr="00443E01">
              <w:t>Knelpunten/risico's</w:t>
            </w:r>
            <w:r w:rsidR="009A2FFA">
              <w:t>;</w:t>
            </w:r>
          </w:p>
          <w:p w14:paraId="38A907E0" w14:textId="3EAC51B7" w:rsidR="0007351B" w:rsidRDefault="0007351B" w:rsidP="005D592E">
            <w:pPr>
              <w:pStyle w:val="Lijstalinea"/>
              <w:numPr>
                <w:ilvl w:val="0"/>
                <w:numId w:val="4"/>
              </w:numPr>
            </w:pPr>
            <w:r w:rsidRPr="00443E01">
              <w:t>Kwaliteit</w:t>
            </w:r>
            <w:r w:rsidR="00C33737">
              <w:t>/</w:t>
            </w:r>
            <w:proofErr w:type="spellStart"/>
            <w:r w:rsidRPr="00443E01">
              <w:t>passendheid</w:t>
            </w:r>
            <w:proofErr w:type="spellEnd"/>
            <w:r w:rsidRPr="00443E01">
              <w:t xml:space="preserve"> aangeboden </w:t>
            </w:r>
            <w:r w:rsidR="007C7CBA">
              <w:t>ICT-Professional</w:t>
            </w:r>
            <w:r w:rsidR="00015AF8">
              <w:t>s</w:t>
            </w:r>
            <w:r w:rsidR="00C33737">
              <w:t>/</w:t>
            </w:r>
            <w:r w:rsidR="009A2FFA">
              <w:t>cv</w:t>
            </w:r>
            <w:r w:rsidRPr="00443E01">
              <w:t>’s</w:t>
            </w:r>
            <w:r w:rsidR="009A2FFA">
              <w:t>;</w:t>
            </w:r>
          </w:p>
          <w:p w14:paraId="479FEBE0" w14:textId="2D9A5107" w:rsidR="0007351B" w:rsidRPr="00443E01" w:rsidRDefault="0007351B" w:rsidP="005D592E">
            <w:pPr>
              <w:pStyle w:val="Lijstalinea"/>
              <w:numPr>
                <w:ilvl w:val="0"/>
                <w:numId w:val="4"/>
              </w:numPr>
            </w:pPr>
            <w:r w:rsidRPr="00443E01">
              <w:t>Communicatie</w:t>
            </w:r>
            <w:r w:rsidR="00015AF8">
              <w:t xml:space="preserve"> tussen DCM en opdrachtnemer</w:t>
            </w:r>
            <w:r w:rsidR="009A2FFA">
              <w:t>.</w:t>
            </w:r>
          </w:p>
        </w:tc>
      </w:tr>
      <w:tr w:rsidR="00443E01" w:rsidRPr="00443E01" w14:paraId="6DA859D3" w14:textId="77777777" w:rsidTr="00FD1684">
        <w:trPr>
          <w:trHeight w:val="912"/>
        </w:trPr>
        <w:tc>
          <w:tcPr>
            <w:tcW w:w="1018" w:type="dxa"/>
            <w:shd w:val="clear" w:color="auto" w:fill="auto"/>
            <w:hideMark/>
          </w:tcPr>
          <w:p w14:paraId="7F476424" w14:textId="77777777" w:rsidR="00443E01" w:rsidRPr="00443E01" w:rsidRDefault="00443E01">
            <w:r w:rsidRPr="00443E01">
              <w:t>O.16</w:t>
            </w:r>
          </w:p>
        </w:tc>
        <w:tc>
          <w:tcPr>
            <w:tcW w:w="9467" w:type="dxa"/>
            <w:hideMark/>
          </w:tcPr>
          <w:p w14:paraId="70D9C6B1" w14:textId="53862C88" w:rsidR="00443E01" w:rsidRPr="00443E01" w:rsidRDefault="00443E01">
            <w:r w:rsidRPr="00443E01">
              <w:t>Het DCM-</w:t>
            </w:r>
            <w:proofErr w:type="spellStart"/>
            <w:r w:rsidR="00DD0EF5">
              <w:t>opdrachtnemer</w:t>
            </w:r>
            <w:r w:rsidRPr="00443E01">
              <w:t>overleg</w:t>
            </w:r>
            <w:proofErr w:type="spellEnd"/>
            <w:r w:rsidRPr="00443E01">
              <w:t xml:space="preserve"> vindt éénmaal per twee kalenderkwartalen plaats voor </w:t>
            </w:r>
            <w:r w:rsidR="00015AF8">
              <w:t>elke</w:t>
            </w:r>
            <w:r w:rsidRPr="00443E01">
              <w:t xml:space="preserve"> (afzonderlijk</w:t>
            </w:r>
            <w:r w:rsidR="00015AF8">
              <w:t>e</w:t>
            </w:r>
            <w:r w:rsidRPr="00443E01">
              <w:t xml:space="preserve">) </w:t>
            </w:r>
            <w:r w:rsidR="007C7CBA">
              <w:t>Deelnemer</w:t>
            </w:r>
            <w:r w:rsidRPr="00443E01">
              <w:t>. Waar nodig worden aanvullende afspraken gemaakt.</w:t>
            </w:r>
            <w:r w:rsidR="00C27888">
              <w:t xml:space="preserve"> </w:t>
            </w:r>
            <w:r w:rsidRPr="00443E01">
              <w:t xml:space="preserve">Met toestemming van DCM </w:t>
            </w:r>
            <w:r w:rsidR="00015AF8">
              <w:t>kan een</w:t>
            </w:r>
            <w:r w:rsidRPr="00443E01">
              <w:t xml:space="preserve"> overleg worden overgeslagen indien er onvoldoende bespreekpunten zijn</w:t>
            </w:r>
            <w:r w:rsidR="00015AF8">
              <w:t>, maar het daaropvolgende overleg moet dan plaatsvinden</w:t>
            </w:r>
            <w:r w:rsidRPr="00443E01">
              <w:t>.</w:t>
            </w:r>
          </w:p>
        </w:tc>
      </w:tr>
      <w:tr w:rsidR="00443E01" w:rsidRPr="00443E01" w14:paraId="7FF90BC4" w14:textId="77777777" w:rsidTr="00FD1684">
        <w:trPr>
          <w:trHeight w:val="456"/>
        </w:trPr>
        <w:tc>
          <w:tcPr>
            <w:tcW w:w="1018" w:type="dxa"/>
            <w:shd w:val="clear" w:color="auto" w:fill="auto"/>
            <w:hideMark/>
          </w:tcPr>
          <w:p w14:paraId="6E8AF8A6" w14:textId="77777777" w:rsidR="00443E01" w:rsidRPr="00443E01" w:rsidRDefault="00443E01">
            <w:r w:rsidRPr="00443E01">
              <w:t>O.17</w:t>
            </w:r>
          </w:p>
        </w:tc>
        <w:tc>
          <w:tcPr>
            <w:tcW w:w="9467" w:type="dxa"/>
            <w:hideMark/>
          </w:tcPr>
          <w:p w14:paraId="6471E207" w14:textId="3122DEC1" w:rsidR="00443E01" w:rsidRPr="00443E01" w:rsidRDefault="00443E01">
            <w:r w:rsidRPr="00443E01">
              <w:t>Het CCM-</w:t>
            </w:r>
            <w:proofErr w:type="spellStart"/>
            <w:r w:rsidR="00DD0EF5">
              <w:t>opdrachtnemer</w:t>
            </w:r>
            <w:r w:rsidRPr="00443E01">
              <w:t>overleg</w:t>
            </w:r>
            <w:proofErr w:type="spellEnd"/>
            <w:r w:rsidRPr="00443E01">
              <w:t xml:space="preserve"> en DCM-</w:t>
            </w:r>
            <w:proofErr w:type="spellStart"/>
            <w:r w:rsidR="00DD0EF5">
              <w:t>opdrachtnemer</w:t>
            </w:r>
            <w:r w:rsidRPr="00443E01">
              <w:t>overleg</w:t>
            </w:r>
            <w:proofErr w:type="spellEnd"/>
            <w:r w:rsidRPr="00443E01">
              <w:t xml:space="preserve"> kunnen worden gecombineerd in een CCM-DCM-</w:t>
            </w:r>
            <w:proofErr w:type="spellStart"/>
            <w:r w:rsidR="00DD0EF5">
              <w:t>opdrachtnemer</w:t>
            </w:r>
            <w:r w:rsidRPr="00443E01">
              <w:t>overleg</w:t>
            </w:r>
            <w:proofErr w:type="spellEnd"/>
          </w:p>
        </w:tc>
      </w:tr>
    </w:tbl>
    <w:p w14:paraId="690C4BE2" w14:textId="2F4B9918" w:rsidR="00471718" w:rsidRDefault="00471718" w:rsidP="00471718">
      <w:r>
        <w:br w:type="page"/>
      </w:r>
    </w:p>
    <w:p w14:paraId="17C80ED8" w14:textId="77777777" w:rsidR="00AE2F32" w:rsidRDefault="00AE2F32" w:rsidP="00E17CF3">
      <w:pPr>
        <w:pStyle w:val="Kop1"/>
        <w:jc w:val="center"/>
      </w:pPr>
      <w:bookmarkStart w:id="9" w:name="_Toc95910425"/>
      <w:r>
        <w:lastRenderedPageBreak/>
        <w:t>Rapportage</w:t>
      </w:r>
      <w:bookmarkEnd w:id="9"/>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07351B" w:rsidRPr="0007351B" w14:paraId="76BC46FD" w14:textId="77777777" w:rsidTr="00FD1684">
        <w:trPr>
          <w:trHeight w:val="924"/>
        </w:trPr>
        <w:tc>
          <w:tcPr>
            <w:tcW w:w="1021" w:type="dxa"/>
            <w:shd w:val="clear" w:color="auto" w:fill="auto"/>
            <w:noWrap/>
            <w:hideMark/>
          </w:tcPr>
          <w:p w14:paraId="70EE43F7" w14:textId="77777777" w:rsidR="0007351B" w:rsidRPr="0007351B" w:rsidRDefault="0007351B" w:rsidP="0007351B">
            <w:r w:rsidRPr="0007351B">
              <w:t>R.1</w:t>
            </w:r>
          </w:p>
        </w:tc>
        <w:tc>
          <w:tcPr>
            <w:tcW w:w="9464" w:type="dxa"/>
            <w:hideMark/>
          </w:tcPr>
          <w:p w14:paraId="7FB25037" w14:textId="1E50F983" w:rsidR="0007351B" w:rsidRPr="0007351B" w:rsidRDefault="0007351B">
            <w:r w:rsidRPr="0007351B">
              <w:t xml:space="preserve">Om een eenduidige verwerking van de gevraagde gegevens mogelijk te maken wordt door alle </w:t>
            </w:r>
            <w:r w:rsidR="00DD0EF5">
              <w:t>opdrachtnemer</w:t>
            </w:r>
            <w:r w:rsidRPr="0007351B">
              <w:t>s het rapportage</w:t>
            </w:r>
            <w:r w:rsidR="006C358A">
              <w:t>model</w:t>
            </w:r>
            <w:r w:rsidRPr="0007351B">
              <w:t xml:space="preserve"> </w:t>
            </w:r>
            <w:r w:rsidR="006C358A">
              <w:t>in</w:t>
            </w:r>
            <w:r w:rsidRPr="0007351B">
              <w:t xml:space="preserve"> </w:t>
            </w:r>
            <w:r w:rsidRPr="00A61F4B">
              <w:t>bijlage 13</w:t>
            </w:r>
            <w:r w:rsidRPr="0007351B">
              <w:t xml:space="preserve"> </w:t>
            </w:r>
            <w:r w:rsidR="006C358A">
              <w:t>van</w:t>
            </w:r>
            <w:r w:rsidRPr="0007351B">
              <w:t xml:space="preserve"> het </w:t>
            </w:r>
            <w:r w:rsidR="00F63C13">
              <w:t>aanbesteding</w:t>
            </w:r>
            <w:r w:rsidRPr="0007351B">
              <w:t>sdo</w:t>
            </w:r>
            <w:r>
              <w:t>c</w:t>
            </w:r>
            <w:r w:rsidRPr="0007351B">
              <w:t xml:space="preserve">ument gebruikt. Dit </w:t>
            </w:r>
            <w:r w:rsidR="006C358A">
              <w:t>model</w:t>
            </w:r>
            <w:r w:rsidRPr="0007351B">
              <w:t xml:space="preserve"> wordt alleen aangepast door CCM. Alle </w:t>
            </w:r>
            <w:r w:rsidR="00DD0EF5">
              <w:t>opdrachtnemer</w:t>
            </w:r>
            <w:r w:rsidRPr="0007351B">
              <w:t>s gebruiken hetzelfde rapportage</w:t>
            </w:r>
            <w:r w:rsidR="006C358A">
              <w:t>model</w:t>
            </w:r>
            <w:r w:rsidRPr="0007351B">
              <w:t>.</w:t>
            </w:r>
          </w:p>
        </w:tc>
      </w:tr>
      <w:tr w:rsidR="0007351B" w:rsidRPr="0007351B" w14:paraId="1B57B0D1" w14:textId="77777777" w:rsidTr="00FD1684">
        <w:trPr>
          <w:trHeight w:val="1140"/>
        </w:trPr>
        <w:tc>
          <w:tcPr>
            <w:tcW w:w="1021" w:type="dxa"/>
            <w:shd w:val="clear" w:color="auto" w:fill="auto"/>
            <w:noWrap/>
            <w:hideMark/>
          </w:tcPr>
          <w:p w14:paraId="2FFC3F3D" w14:textId="77777777" w:rsidR="0007351B" w:rsidRPr="0007351B" w:rsidRDefault="0007351B">
            <w:r w:rsidRPr="0007351B">
              <w:t>R.2</w:t>
            </w:r>
          </w:p>
        </w:tc>
        <w:tc>
          <w:tcPr>
            <w:tcW w:w="9464" w:type="dxa"/>
            <w:hideMark/>
          </w:tcPr>
          <w:p w14:paraId="7B12CD37" w14:textId="215F922F" w:rsidR="0007351B" w:rsidRPr="0007351B" w:rsidRDefault="00A4553C">
            <w:r>
              <w:t>Opdrachtnemer</w:t>
            </w:r>
            <w:r w:rsidR="0007351B" w:rsidRPr="0007351B">
              <w:t xml:space="preserve"> verstrekt rapportages per half jaar, uiterlijk </w:t>
            </w:r>
            <w:r w:rsidR="00D40BF8">
              <w:t>vijftien (</w:t>
            </w:r>
            <w:r w:rsidR="0007351B" w:rsidRPr="0007351B">
              <w:t>15</w:t>
            </w:r>
            <w:r w:rsidR="00D40BF8">
              <w:t>)</w:t>
            </w:r>
            <w:r w:rsidR="0007351B" w:rsidRPr="0007351B">
              <w:t xml:space="preserve"> kalenderdagen na het verstrijken daarvan,</w:t>
            </w:r>
            <w:r w:rsidR="00C27888">
              <w:t xml:space="preserve"> </w:t>
            </w:r>
            <w:r w:rsidR="006C358A">
              <w:t xml:space="preserve"> een rapportage</w:t>
            </w:r>
            <w:r w:rsidR="00C27888">
              <w:t xml:space="preserve"> </w:t>
            </w:r>
            <w:r w:rsidR="0007351B" w:rsidRPr="0007351B">
              <w:t>aan CCM.</w:t>
            </w:r>
            <w:r w:rsidR="00C27888">
              <w:t xml:space="preserve"> </w:t>
            </w:r>
            <w:r w:rsidR="0007351B" w:rsidRPr="0007351B">
              <w:t xml:space="preserve">DCM ontvangt de rapportages van CCM. De eerste rapportageperiode betreft de twee kalenderkwartalen die volledig binnen de looptijd van de </w:t>
            </w:r>
            <w:r w:rsidR="00C33737">
              <w:t>raamovereenkomst</w:t>
            </w:r>
            <w:r w:rsidR="0007351B" w:rsidRPr="0007351B">
              <w:t xml:space="preserve"> vallen, aangevuld met de periode tussen startdatum van de </w:t>
            </w:r>
            <w:r w:rsidR="00C33737">
              <w:t>raamovereenkomst</w:t>
            </w:r>
            <w:r w:rsidR="0007351B" w:rsidRPr="0007351B">
              <w:t xml:space="preserve"> en het einde van het kalenderkwartaal waarin de </w:t>
            </w:r>
            <w:r w:rsidR="00C33737">
              <w:t>raamovereenkomst</w:t>
            </w:r>
            <w:r w:rsidR="0007351B" w:rsidRPr="0007351B">
              <w:t xml:space="preserve"> is gestart.</w:t>
            </w:r>
          </w:p>
        </w:tc>
      </w:tr>
      <w:tr w:rsidR="0007351B" w:rsidRPr="0007351B" w14:paraId="7635E31B" w14:textId="77777777" w:rsidTr="00FD1684">
        <w:trPr>
          <w:trHeight w:val="684"/>
        </w:trPr>
        <w:tc>
          <w:tcPr>
            <w:tcW w:w="1021" w:type="dxa"/>
            <w:shd w:val="clear" w:color="auto" w:fill="auto"/>
            <w:noWrap/>
            <w:hideMark/>
          </w:tcPr>
          <w:p w14:paraId="0E2702E4" w14:textId="77777777" w:rsidR="0007351B" w:rsidRPr="00CD49FC" w:rsidRDefault="0007351B">
            <w:r w:rsidRPr="0007351B">
              <w:t>R.3</w:t>
            </w:r>
          </w:p>
        </w:tc>
        <w:tc>
          <w:tcPr>
            <w:tcW w:w="9464" w:type="dxa"/>
            <w:hideMark/>
          </w:tcPr>
          <w:p w14:paraId="09A6AAD1" w14:textId="178852EA" w:rsidR="0007351B" w:rsidRDefault="006C358A">
            <w:r>
              <w:t>R</w:t>
            </w:r>
            <w:r w:rsidR="0007351B" w:rsidRPr="0007351B">
              <w:t xml:space="preserve">apportages, </w:t>
            </w:r>
            <w:r>
              <w:t>moeten elektronisch worden ingediend en</w:t>
            </w:r>
            <w:r w:rsidR="0007351B" w:rsidRPr="0007351B">
              <w:t xml:space="preserve"> bestaan uit een gestructureerd gegevensformaat, waarmee een eenduidige verwerking van de gevraagde gegevens door CCM en DCM mogelijk is.</w:t>
            </w:r>
          </w:p>
          <w:p w14:paraId="59F3BA10" w14:textId="5AC41126" w:rsidR="00F04EEE" w:rsidRPr="0007351B" w:rsidRDefault="00A4553C">
            <w:r>
              <w:t>Opdrachtnemer</w:t>
            </w:r>
            <w:r w:rsidR="00F04EEE" w:rsidRPr="00F04EEE">
              <w:t xml:space="preserve"> rapporteert alle </w:t>
            </w:r>
            <w:r w:rsidR="00AA53E1">
              <w:t>A</w:t>
            </w:r>
            <w:r w:rsidR="00F04EEE" w:rsidRPr="00F04EEE">
              <w:t xml:space="preserve">anvragen die zijn afgerond op de laatste dag van de rapportageperiode. Afgeronde </w:t>
            </w:r>
            <w:r w:rsidR="00AA53E1">
              <w:t>A</w:t>
            </w:r>
            <w:r w:rsidR="00F04EEE" w:rsidRPr="00F04EEE">
              <w:t xml:space="preserve">anvragen zijn </w:t>
            </w:r>
            <w:r w:rsidR="00AA53E1">
              <w:t>A</w:t>
            </w:r>
            <w:r w:rsidR="00F04EEE" w:rsidRPr="00F04EEE">
              <w:t xml:space="preserve">anvragen die zijn gegund of zijn teruggetrokken of waarop </w:t>
            </w:r>
            <w:r w:rsidR="00DD0EF5">
              <w:t>opdrachtnemer</w:t>
            </w:r>
            <w:r w:rsidR="00F04EEE" w:rsidRPr="00F04EEE">
              <w:t xml:space="preserve"> niet </w:t>
            </w:r>
            <w:r w:rsidR="00DC3ACB">
              <w:t>(</w:t>
            </w:r>
            <w:r w:rsidR="00F04EEE" w:rsidRPr="00F04EEE">
              <w:t>tijdig</w:t>
            </w:r>
            <w:r w:rsidR="00DC3ACB">
              <w:t>)</w:t>
            </w:r>
            <w:r w:rsidR="00F04EEE" w:rsidRPr="00F04EEE">
              <w:t xml:space="preserve"> een geschikte </w:t>
            </w:r>
            <w:r w:rsidR="007C7CBA">
              <w:t>Kandida</w:t>
            </w:r>
            <w:r w:rsidR="00BF3005">
              <w:t>a</w:t>
            </w:r>
            <w:r w:rsidR="009A2FFA">
              <w:t>t</w:t>
            </w:r>
            <w:r w:rsidR="00F04EEE" w:rsidRPr="00F04EEE">
              <w:t xml:space="preserve"> heeft aangeboden (no bid).</w:t>
            </w:r>
          </w:p>
        </w:tc>
      </w:tr>
      <w:tr w:rsidR="0007351B" w:rsidRPr="0007351B" w14:paraId="5221AAFA" w14:textId="77777777" w:rsidTr="00FD1684">
        <w:trPr>
          <w:trHeight w:val="684"/>
        </w:trPr>
        <w:tc>
          <w:tcPr>
            <w:tcW w:w="1021" w:type="dxa"/>
            <w:shd w:val="clear" w:color="auto" w:fill="auto"/>
            <w:noWrap/>
            <w:hideMark/>
          </w:tcPr>
          <w:p w14:paraId="0C568736" w14:textId="77777777" w:rsidR="0007351B" w:rsidRPr="0007351B" w:rsidRDefault="0007351B">
            <w:r w:rsidRPr="0007351B">
              <w:t>R.4</w:t>
            </w:r>
          </w:p>
        </w:tc>
        <w:tc>
          <w:tcPr>
            <w:tcW w:w="9464" w:type="dxa"/>
            <w:hideMark/>
          </w:tcPr>
          <w:p w14:paraId="6E8DD498" w14:textId="5A636D35" w:rsidR="0007351B" w:rsidRPr="0007351B" w:rsidRDefault="0007351B">
            <w:r w:rsidRPr="0007351B">
              <w:t xml:space="preserve">De rapportage voor CCM betreft </w:t>
            </w:r>
            <w:r w:rsidR="00AA53E1">
              <w:t>het</w:t>
            </w:r>
            <w:r w:rsidRPr="0007351B">
              <w:t xml:space="preserve"> volledig ingevulde </w:t>
            </w:r>
            <w:r w:rsidR="00AA53E1">
              <w:t>model</w:t>
            </w:r>
            <w:r w:rsidRPr="0007351B">
              <w:t xml:space="preserve"> </w:t>
            </w:r>
            <w:r w:rsidR="00AA53E1">
              <w:t>in</w:t>
            </w:r>
            <w:r w:rsidRPr="0007351B">
              <w:t xml:space="preserve"> </w:t>
            </w:r>
            <w:r w:rsidRPr="00A61F4B">
              <w:t>bijlage 13</w:t>
            </w:r>
            <w:r w:rsidRPr="0007351B">
              <w:t xml:space="preserve"> </w:t>
            </w:r>
            <w:r w:rsidR="00AA53E1">
              <w:t>van</w:t>
            </w:r>
            <w:r w:rsidRPr="0007351B">
              <w:t xml:space="preserve"> het </w:t>
            </w:r>
            <w:r w:rsidR="00F63C13">
              <w:t>aanbesteding</w:t>
            </w:r>
            <w:r w:rsidR="000E7A21" w:rsidRPr="0007351B">
              <w:t>sdocument</w:t>
            </w:r>
            <w:r w:rsidRPr="0007351B">
              <w:t xml:space="preserve">, met </w:t>
            </w:r>
            <w:proofErr w:type="spellStart"/>
            <w:r w:rsidRPr="0007351B">
              <w:t>inachtname</w:t>
            </w:r>
            <w:proofErr w:type="spellEnd"/>
            <w:r w:rsidRPr="0007351B">
              <w:t xml:space="preserve"> van de daarin opgenomen instructies, met de vereiste informatie aangaande alle </w:t>
            </w:r>
            <w:r w:rsidR="007C7CBA">
              <w:t>Deelnemer</w:t>
            </w:r>
            <w:r w:rsidR="00C27888">
              <w:t>s</w:t>
            </w:r>
            <w:r w:rsidRPr="0007351B">
              <w:t>.</w:t>
            </w:r>
          </w:p>
        </w:tc>
      </w:tr>
      <w:tr w:rsidR="0007351B" w:rsidRPr="0007351B" w14:paraId="5A3FC0D7" w14:textId="77777777" w:rsidTr="00FD1684">
        <w:trPr>
          <w:trHeight w:val="727"/>
        </w:trPr>
        <w:tc>
          <w:tcPr>
            <w:tcW w:w="1021" w:type="dxa"/>
            <w:shd w:val="clear" w:color="auto" w:fill="auto"/>
            <w:noWrap/>
            <w:hideMark/>
          </w:tcPr>
          <w:p w14:paraId="70A9180D" w14:textId="77777777" w:rsidR="0007351B" w:rsidRPr="0007351B" w:rsidRDefault="0007351B">
            <w:r w:rsidRPr="0007351B">
              <w:t>R.5</w:t>
            </w:r>
          </w:p>
        </w:tc>
        <w:tc>
          <w:tcPr>
            <w:tcW w:w="9464" w:type="dxa"/>
            <w:hideMark/>
          </w:tcPr>
          <w:p w14:paraId="220CA5C2" w14:textId="75F8BEA6" w:rsidR="0007351B" w:rsidRPr="0007351B" w:rsidRDefault="0007351B">
            <w:r w:rsidRPr="0007351B">
              <w:t xml:space="preserve">De rapportage voor een </w:t>
            </w:r>
            <w:r w:rsidR="007C7CBA">
              <w:t>Deelnemer</w:t>
            </w:r>
            <w:r w:rsidRPr="0007351B">
              <w:t xml:space="preserve"> betreft </w:t>
            </w:r>
            <w:r w:rsidR="00AA53E1">
              <w:t>het</w:t>
            </w:r>
            <w:r w:rsidRPr="0007351B">
              <w:t xml:space="preserve"> volledig ingevulde </w:t>
            </w:r>
            <w:r w:rsidR="00AA53E1">
              <w:t>model</w:t>
            </w:r>
            <w:r w:rsidRPr="0007351B">
              <w:t xml:space="preserve"> </w:t>
            </w:r>
            <w:r w:rsidR="00AA53E1">
              <w:t>in</w:t>
            </w:r>
            <w:r w:rsidRPr="0007351B">
              <w:t xml:space="preserve"> </w:t>
            </w:r>
            <w:r w:rsidRPr="00A61F4B">
              <w:t>bijlage 13</w:t>
            </w:r>
            <w:r w:rsidRPr="0007351B">
              <w:t xml:space="preserve"> </w:t>
            </w:r>
            <w:r w:rsidR="00AA53E1">
              <w:t>van</w:t>
            </w:r>
            <w:r w:rsidRPr="0007351B">
              <w:t xml:space="preserve"> het </w:t>
            </w:r>
            <w:r w:rsidR="00F63C13">
              <w:t>aanbesteding</w:t>
            </w:r>
            <w:r w:rsidR="000E7A21" w:rsidRPr="0007351B">
              <w:t>sdocument</w:t>
            </w:r>
            <w:r w:rsidRPr="0007351B">
              <w:t xml:space="preserve">, met </w:t>
            </w:r>
            <w:proofErr w:type="spellStart"/>
            <w:r w:rsidRPr="0007351B">
              <w:t>inachtname</w:t>
            </w:r>
            <w:proofErr w:type="spellEnd"/>
            <w:r w:rsidRPr="0007351B">
              <w:t xml:space="preserve"> van de daarin opgenomen instructies, met de vereiste informatie aangaande </w:t>
            </w:r>
            <w:r w:rsidR="00AA53E1">
              <w:t>uitsluitend</w:t>
            </w:r>
            <w:r w:rsidRPr="0007351B">
              <w:t xml:space="preserve"> de betreffende </w:t>
            </w:r>
            <w:r w:rsidR="007C7CBA">
              <w:t>Deelnemer</w:t>
            </w:r>
            <w:r w:rsidR="00E36E2F">
              <w:t>(s)</w:t>
            </w:r>
            <w:r w:rsidRPr="0007351B">
              <w:t xml:space="preserve">. </w:t>
            </w:r>
          </w:p>
        </w:tc>
      </w:tr>
      <w:tr w:rsidR="0007351B" w:rsidRPr="0007351B" w14:paraId="4ECFC921" w14:textId="77777777" w:rsidTr="00FD1684">
        <w:trPr>
          <w:trHeight w:val="411"/>
        </w:trPr>
        <w:tc>
          <w:tcPr>
            <w:tcW w:w="1021" w:type="dxa"/>
            <w:shd w:val="clear" w:color="auto" w:fill="auto"/>
            <w:noWrap/>
            <w:hideMark/>
          </w:tcPr>
          <w:p w14:paraId="5AD5EF3D" w14:textId="77777777" w:rsidR="0007351B" w:rsidRPr="0007351B" w:rsidRDefault="0007351B">
            <w:r w:rsidRPr="0007351B">
              <w:t>R.6</w:t>
            </w:r>
          </w:p>
        </w:tc>
        <w:tc>
          <w:tcPr>
            <w:tcW w:w="9464" w:type="dxa"/>
            <w:hideMark/>
          </w:tcPr>
          <w:p w14:paraId="5C47F005" w14:textId="3817AA24" w:rsidR="0007351B" w:rsidRPr="0007351B" w:rsidRDefault="0007351B">
            <w:r w:rsidRPr="0007351B">
              <w:t xml:space="preserve">Aan het opleveren van rapportages zijn geen separate vergoedingen </w:t>
            </w:r>
            <w:r w:rsidR="006029CF">
              <w:t xml:space="preserve">aan opdrachtnemer </w:t>
            </w:r>
            <w:r w:rsidRPr="0007351B">
              <w:t>verbonden.</w:t>
            </w:r>
          </w:p>
        </w:tc>
      </w:tr>
      <w:tr w:rsidR="0007351B" w:rsidRPr="0007351B" w14:paraId="34293A77" w14:textId="77777777" w:rsidTr="00FD1684">
        <w:trPr>
          <w:trHeight w:val="475"/>
        </w:trPr>
        <w:tc>
          <w:tcPr>
            <w:tcW w:w="1021" w:type="dxa"/>
            <w:shd w:val="clear" w:color="auto" w:fill="auto"/>
            <w:noWrap/>
            <w:hideMark/>
          </w:tcPr>
          <w:p w14:paraId="1463E49D" w14:textId="77777777" w:rsidR="0007351B" w:rsidRPr="0007351B" w:rsidRDefault="0007351B">
            <w:r w:rsidRPr="0007351B">
              <w:t>R.7</w:t>
            </w:r>
          </w:p>
        </w:tc>
        <w:tc>
          <w:tcPr>
            <w:tcW w:w="9464" w:type="dxa"/>
            <w:hideMark/>
          </w:tcPr>
          <w:p w14:paraId="5746048B" w14:textId="198B6AE2" w:rsidR="0007351B" w:rsidRPr="0007351B" w:rsidRDefault="0007351B">
            <w:r w:rsidRPr="0007351B">
              <w:t xml:space="preserve">In afwijking op eis R.5 </w:t>
            </w:r>
            <w:r w:rsidR="006029CF">
              <w:t>kunnen</w:t>
            </w:r>
            <w:r w:rsidR="00303A93">
              <w:t xml:space="preserve"> </w:t>
            </w:r>
            <w:r w:rsidR="007C7CBA">
              <w:t>Deelnemer</w:t>
            </w:r>
            <w:r w:rsidR="006029CF">
              <w:t>s</w:t>
            </w:r>
            <w:r w:rsidRPr="0007351B">
              <w:t xml:space="preserve"> eisen dat hun </w:t>
            </w:r>
            <w:r w:rsidR="006029CF">
              <w:t xml:space="preserve">afzonderlijke </w:t>
            </w:r>
            <w:r w:rsidRPr="0007351B">
              <w:t>rapportage</w:t>
            </w:r>
            <w:r w:rsidR="006029CF">
              <w:t>s worden samengevoegd tot één rapportage</w:t>
            </w:r>
            <w:r w:rsidRPr="0007351B">
              <w:t xml:space="preserve">, mits </w:t>
            </w:r>
            <w:r w:rsidR="006029CF">
              <w:t xml:space="preserve">dat is </w:t>
            </w:r>
            <w:r w:rsidRPr="0007351B">
              <w:t>vastgelegd in het DAP.</w:t>
            </w:r>
          </w:p>
        </w:tc>
      </w:tr>
      <w:tr w:rsidR="0007351B" w:rsidRPr="0007351B" w14:paraId="78ACF891" w14:textId="77777777" w:rsidTr="00FD1684">
        <w:trPr>
          <w:trHeight w:val="684"/>
        </w:trPr>
        <w:tc>
          <w:tcPr>
            <w:tcW w:w="1021" w:type="dxa"/>
            <w:shd w:val="clear" w:color="auto" w:fill="auto"/>
            <w:noWrap/>
            <w:hideMark/>
          </w:tcPr>
          <w:p w14:paraId="2CB4A546" w14:textId="77777777" w:rsidR="0007351B" w:rsidRPr="0007351B" w:rsidRDefault="0007351B">
            <w:r w:rsidRPr="0007351B">
              <w:t>R.8</w:t>
            </w:r>
          </w:p>
        </w:tc>
        <w:tc>
          <w:tcPr>
            <w:tcW w:w="9464" w:type="dxa"/>
            <w:hideMark/>
          </w:tcPr>
          <w:p w14:paraId="29353131" w14:textId="2521BA82" w:rsidR="0007351B" w:rsidRPr="0007351B" w:rsidRDefault="0007351B">
            <w:r w:rsidRPr="0007351B">
              <w:t xml:space="preserve">Het staat CCM vrij om aanvullende maatwerkrapportages of een afwijkende rapportageperiode overeen te komen met </w:t>
            </w:r>
            <w:r w:rsidR="00DD0EF5">
              <w:t>opdrachtnemer</w:t>
            </w:r>
            <w:r w:rsidRPr="0007351B">
              <w:t xml:space="preserve">s. CCM gaat hier terughoudend mee om. Hieraan zijn geen vergoedingen aan </w:t>
            </w:r>
            <w:r w:rsidR="00DD0EF5">
              <w:t>opdrachtnemer</w:t>
            </w:r>
            <w:r w:rsidRPr="0007351B">
              <w:t xml:space="preserve"> verbonden. </w:t>
            </w:r>
          </w:p>
        </w:tc>
      </w:tr>
      <w:tr w:rsidR="0007351B" w:rsidRPr="0007351B" w14:paraId="5E87D440" w14:textId="77777777" w:rsidTr="00FD1684">
        <w:trPr>
          <w:trHeight w:val="2736"/>
        </w:trPr>
        <w:tc>
          <w:tcPr>
            <w:tcW w:w="1021" w:type="dxa"/>
            <w:shd w:val="clear" w:color="auto" w:fill="auto"/>
            <w:noWrap/>
            <w:hideMark/>
          </w:tcPr>
          <w:p w14:paraId="1EC8D5BA" w14:textId="77777777" w:rsidR="0007351B" w:rsidRPr="0007351B" w:rsidRDefault="0007351B">
            <w:r w:rsidRPr="0007351B">
              <w:t>R.9</w:t>
            </w:r>
          </w:p>
        </w:tc>
        <w:tc>
          <w:tcPr>
            <w:tcW w:w="9464" w:type="dxa"/>
            <w:hideMark/>
          </w:tcPr>
          <w:p w14:paraId="19BC0E93" w14:textId="4BFCBB9F" w:rsidR="0007351B" w:rsidRPr="0007351B" w:rsidRDefault="0007351B">
            <w:r w:rsidRPr="0007351B">
              <w:t xml:space="preserve">De gegevens in de rapportage worden, met het oog op de </w:t>
            </w:r>
            <w:r w:rsidR="00273F0E">
              <w:t>AVG</w:t>
            </w:r>
            <w:r w:rsidRPr="0007351B">
              <w:t xml:space="preserve">, geanonimiseerd aangeleverd. </w:t>
            </w:r>
            <w:r w:rsidR="00A4553C">
              <w:t>Opdrachtnemer</w:t>
            </w:r>
            <w:r w:rsidRPr="0007351B">
              <w:t xml:space="preserve"> informeert de </w:t>
            </w:r>
            <w:r w:rsidR="007C7CBA">
              <w:t>Kandida</w:t>
            </w:r>
            <w:r w:rsidR="00BF3005">
              <w:t>ten</w:t>
            </w:r>
            <w:r w:rsidR="00C33737">
              <w:t>/</w:t>
            </w:r>
            <w:r w:rsidR="007C7CBA">
              <w:t>ICT-Professional</w:t>
            </w:r>
            <w:r w:rsidR="00DD0EF5">
              <w:t>s</w:t>
            </w:r>
            <w:r w:rsidRPr="0007351B">
              <w:t xml:space="preserve"> vooraf (</w:t>
            </w:r>
            <w:r w:rsidR="00885104">
              <w:t>d.w.z.</w:t>
            </w:r>
            <w:r w:rsidRPr="0007351B">
              <w:t xml:space="preserve"> v</w:t>
            </w:r>
            <w:r w:rsidR="00885104">
              <w:t>óó</w:t>
            </w:r>
            <w:r w:rsidRPr="0007351B">
              <w:t xml:space="preserve">r het aanbieden van de </w:t>
            </w:r>
            <w:r w:rsidR="006029CF">
              <w:t>O</w:t>
            </w:r>
            <w:r w:rsidRPr="0007351B">
              <w:t xml:space="preserve">fferte bij </w:t>
            </w:r>
            <w:r w:rsidR="007C7CBA">
              <w:t>Deelnemer</w:t>
            </w:r>
            <w:r w:rsidRPr="0007351B">
              <w:t xml:space="preserve">) over het feit dat </w:t>
            </w:r>
            <w:r w:rsidR="00DD0EF5">
              <w:t>opdrachtnemer</w:t>
            </w:r>
            <w:r w:rsidRPr="0007351B">
              <w:t xml:space="preserve"> een verplichting heeft om periodiek een rapportage aan Opdrachtgever/CCM </w:t>
            </w:r>
            <w:r w:rsidR="00CA4C65">
              <w:t xml:space="preserve">en </w:t>
            </w:r>
            <w:r w:rsidR="007C7CBA">
              <w:t>Deelnemer</w:t>
            </w:r>
            <w:r w:rsidR="00CA4C65">
              <w:t>s</w:t>
            </w:r>
            <w:r w:rsidRPr="0007351B">
              <w:t xml:space="preserve"> aan te leveren, waarin (geanonimiseerde) persoonsgegevens staan over de door hem voorgestelde </w:t>
            </w:r>
            <w:r w:rsidR="007C7CBA">
              <w:t>Kandida</w:t>
            </w:r>
            <w:r w:rsidR="00BF3005">
              <w:t>ten</w:t>
            </w:r>
            <w:r w:rsidRPr="0007351B">
              <w:t xml:space="preserve"> en ingezette </w:t>
            </w:r>
            <w:r w:rsidR="007C7CBA">
              <w:t>ICT-Professional</w:t>
            </w:r>
            <w:r w:rsidR="00DD0EF5">
              <w:t>s</w:t>
            </w:r>
            <w:r w:rsidRPr="0007351B">
              <w:t xml:space="preserve">, waaronder de </w:t>
            </w:r>
            <w:r w:rsidR="007C7CBA">
              <w:t>Kandida</w:t>
            </w:r>
            <w:r w:rsidRPr="0007351B">
              <w:t>at</w:t>
            </w:r>
            <w:r w:rsidR="00C33737">
              <w:t>/</w:t>
            </w:r>
            <w:r w:rsidR="007C7CBA">
              <w:t>ICT-Professional</w:t>
            </w:r>
            <w:r w:rsidRPr="0007351B">
              <w:t xml:space="preserve"> zelf. Op verzoek van de </w:t>
            </w:r>
            <w:r w:rsidR="007C7CBA">
              <w:t>Kandida</w:t>
            </w:r>
            <w:r w:rsidRPr="0007351B">
              <w:t>at</w:t>
            </w:r>
            <w:r w:rsidR="00C33737">
              <w:t>/</w:t>
            </w:r>
            <w:r w:rsidR="007C7CBA">
              <w:t>ICT-Professional</w:t>
            </w:r>
            <w:r w:rsidRPr="0007351B">
              <w:t xml:space="preserve">, geeft </w:t>
            </w:r>
            <w:r w:rsidR="00DD0EF5">
              <w:t>opdrachtnemer</w:t>
            </w:r>
            <w:r w:rsidRPr="0007351B">
              <w:t xml:space="preserve"> de </w:t>
            </w:r>
            <w:r w:rsidR="007C7CBA">
              <w:t>Kandida</w:t>
            </w:r>
            <w:r w:rsidRPr="0007351B">
              <w:t>at</w:t>
            </w:r>
            <w:r w:rsidR="00C33737">
              <w:t>/</w:t>
            </w:r>
            <w:r w:rsidR="007C7CBA">
              <w:t>ICT-Professional</w:t>
            </w:r>
            <w:r w:rsidRPr="0007351B">
              <w:t xml:space="preserve"> inzicht in de rapportageverplichting van </w:t>
            </w:r>
            <w:r w:rsidR="00DD0EF5">
              <w:t>opdrachtnemer</w:t>
            </w:r>
            <w:r w:rsidRPr="0007351B">
              <w:t xml:space="preserve"> jegens Opdrachtgever/CCM</w:t>
            </w:r>
            <w:r w:rsidR="00CA4C65">
              <w:t xml:space="preserve"> en </w:t>
            </w:r>
            <w:r w:rsidR="007C7CBA">
              <w:t>Deelnemer</w:t>
            </w:r>
            <w:r w:rsidR="00CA4C65">
              <w:t>s</w:t>
            </w:r>
            <w:r w:rsidRPr="0007351B">
              <w:t xml:space="preserve">. </w:t>
            </w:r>
            <w:r w:rsidR="00A4553C">
              <w:t>Opdrachtnemer</w:t>
            </w:r>
            <w:r w:rsidRPr="0007351B">
              <w:t xml:space="preserve"> vermeldt hierbij dat CCM (onderdeel van het ministerie van Economische Zaken en Klimaat) de gegevens </w:t>
            </w:r>
            <w:r w:rsidR="00CA4C65">
              <w:t>in</w:t>
            </w:r>
            <w:r w:rsidRPr="0007351B">
              <w:t xml:space="preserve"> de rapportages verwerkt en een extract hiervan doorzendt aan </w:t>
            </w:r>
            <w:r w:rsidR="00CA4C65">
              <w:t xml:space="preserve">de </w:t>
            </w:r>
            <w:r w:rsidR="007C7CBA">
              <w:t>Deelnemer</w:t>
            </w:r>
            <w:r w:rsidRPr="0007351B">
              <w:t xml:space="preserve"> waar</w:t>
            </w:r>
            <w:r w:rsidR="00CA4C65">
              <w:t>aan</w:t>
            </w:r>
            <w:r w:rsidRPr="0007351B">
              <w:t xml:space="preserve"> de </w:t>
            </w:r>
            <w:r w:rsidR="007C7CBA">
              <w:t>Kandida</w:t>
            </w:r>
            <w:r w:rsidRPr="0007351B">
              <w:t>at</w:t>
            </w:r>
            <w:r w:rsidR="00C33737">
              <w:t>/</w:t>
            </w:r>
            <w:r w:rsidR="007C7CBA">
              <w:t>ICT-Professional</w:t>
            </w:r>
            <w:r w:rsidRPr="0007351B">
              <w:t xml:space="preserve"> is voorgesteld en eventueel </w:t>
            </w:r>
            <w:r w:rsidR="00CA4C65">
              <w:t>wordt</w:t>
            </w:r>
            <w:r w:rsidRPr="0007351B">
              <w:t xml:space="preserve"> gedetacheerd, alsmede een extract hiervan doorzendt aan het ministerie van Binnenlandse Zaken en Koninkrijksrelaties, dat de gegevens gebruikt voor beleidsdoeleinden (met name voor het arbeidsmarktbeleid van de rijks</w:t>
            </w:r>
            <w:r w:rsidR="00CA4C65">
              <w:t>overheid</w:t>
            </w:r>
            <w:r w:rsidRPr="0007351B">
              <w:t>).</w:t>
            </w:r>
          </w:p>
        </w:tc>
      </w:tr>
      <w:tr w:rsidR="0007351B" w:rsidRPr="0007351B" w14:paraId="13E1311F" w14:textId="77777777" w:rsidTr="00FD1684">
        <w:trPr>
          <w:trHeight w:val="456"/>
        </w:trPr>
        <w:tc>
          <w:tcPr>
            <w:tcW w:w="1021" w:type="dxa"/>
            <w:shd w:val="clear" w:color="auto" w:fill="auto"/>
            <w:noWrap/>
            <w:hideMark/>
          </w:tcPr>
          <w:p w14:paraId="1BE67398" w14:textId="77777777" w:rsidR="0007351B" w:rsidRPr="0007351B" w:rsidRDefault="0007351B">
            <w:r w:rsidRPr="0007351B">
              <w:t>R.10</w:t>
            </w:r>
          </w:p>
        </w:tc>
        <w:tc>
          <w:tcPr>
            <w:tcW w:w="9464" w:type="dxa"/>
            <w:hideMark/>
          </w:tcPr>
          <w:p w14:paraId="72ED479C" w14:textId="69A67DC1" w:rsidR="0007351B" w:rsidRPr="0007351B" w:rsidRDefault="00A4553C">
            <w:r>
              <w:t>Opdrachtnemer</w:t>
            </w:r>
            <w:r w:rsidR="0007351B" w:rsidRPr="0007351B">
              <w:t xml:space="preserve"> is zelf verantwoordelijk voor het bijhouden van de informatie die in rapportages moet worden opgenomen.</w:t>
            </w:r>
          </w:p>
        </w:tc>
      </w:tr>
      <w:tr w:rsidR="0007351B" w:rsidRPr="0007351B" w14:paraId="229E6F10" w14:textId="77777777" w:rsidTr="00FD1684">
        <w:trPr>
          <w:trHeight w:val="671"/>
        </w:trPr>
        <w:tc>
          <w:tcPr>
            <w:tcW w:w="1021" w:type="dxa"/>
            <w:shd w:val="clear" w:color="auto" w:fill="auto"/>
            <w:noWrap/>
            <w:hideMark/>
          </w:tcPr>
          <w:p w14:paraId="41263912" w14:textId="77777777" w:rsidR="0007351B" w:rsidRPr="0007351B" w:rsidRDefault="0007351B">
            <w:r w:rsidRPr="0007351B">
              <w:t>R.11</w:t>
            </w:r>
          </w:p>
        </w:tc>
        <w:tc>
          <w:tcPr>
            <w:tcW w:w="9464" w:type="dxa"/>
            <w:hideMark/>
          </w:tcPr>
          <w:p w14:paraId="726833F7" w14:textId="52DDDBD1" w:rsidR="0007351B" w:rsidRPr="0007351B" w:rsidRDefault="0007351B">
            <w:r w:rsidRPr="0007351B">
              <w:t xml:space="preserve">Bij constatering </w:t>
            </w:r>
            <w:r w:rsidR="00CA4C65">
              <w:t xml:space="preserve">of het vermoeden </w:t>
            </w:r>
            <w:r w:rsidRPr="0007351B">
              <w:t xml:space="preserve">van foutieve </w:t>
            </w:r>
            <w:r w:rsidR="00CA4C65">
              <w:t>gegevens</w:t>
            </w:r>
            <w:r w:rsidRPr="0007351B">
              <w:t xml:space="preserve"> in </w:t>
            </w:r>
            <w:r w:rsidR="00CA4C65">
              <w:t>een</w:t>
            </w:r>
            <w:r w:rsidRPr="0007351B">
              <w:t xml:space="preserve"> rapportage door CCM of DCM levert </w:t>
            </w:r>
            <w:r w:rsidR="00DD0EF5">
              <w:t>opdrachtnemer</w:t>
            </w:r>
            <w:r w:rsidRPr="0007351B">
              <w:t xml:space="preserve"> aanvullend bewijs</w:t>
            </w:r>
            <w:r w:rsidR="00CA4C65">
              <w:t>,</w:t>
            </w:r>
            <w:r w:rsidRPr="0007351B">
              <w:t xml:space="preserve"> dan wel corrigeert </w:t>
            </w:r>
            <w:r w:rsidR="00CA4C65">
              <w:t>hij</w:t>
            </w:r>
            <w:r w:rsidRPr="0007351B">
              <w:t xml:space="preserve"> de foutieve </w:t>
            </w:r>
            <w:r w:rsidR="00CA4C65">
              <w:t>gegevens</w:t>
            </w:r>
            <w:r w:rsidRPr="0007351B">
              <w:t xml:space="preserve"> op eerste verzoek direct en levert een </w:t>
            </w:r>
            <w:r w:rsidR="00CA4C65">
              <w:t>verbeterde</w:t>
            </w:r>
            <w:r w:rsidRPr="0007351B">
              <w:t xml:space="preserve"> rapportage aan.</w:t>
            </w:r>
          </w:p>
        </w:tc>
      </w:tr>
      <w:tr w:rsidR="0007351B" w:rsidRPr="0007351B" w14:paraId="3A2F88BB" w14:textId="77777777" w:rsidTr="00FD1684">
        <w:trPr>
          <w:trHeight w:val="371"/>
        </w:trPr>
        <w:tc>
          <w:tcPr>
            <w:tcW w:w="1021" w:type="dxa"/>
            <w:shd w:val="clear" w:color="auto" w:fill="auto"/>
            <w:noWrap/>
            <w:hideMark/>
          </w:tcPr>
          <w:p w14:paraId="331774AE" w14:textId="77777777" w:rsidR="0007351B" w:rsidRPr="0007351B" w:rsidRDefault="0007351B">
            <w:r w:rsidRPr="0007351B">
              <w:t>R.12</w:t>
            </w:r>
          </w:p>
        </w:tc>
        <w:tc>
          <w:tcPr>
            <w:tcW w:w="9464" w:type="dxa"/>
            <w:hideMark/>
          </w:tcPr>
          <w:p w14:paraId="25E41612" w14:textId="05554621" w:rsidR="0007351B" w:rsidRPr="0007351B" w:rsidRDefault="0007351B">
            <w:r w:rsidRPr="0007351B">
              <w:t xml:space="preserve">De rapportageverplichtingen blijven van kracht na beëindiging van de </w:t>
            </w:r>
            <w:r w:rsidR="00C33737">
              <w:t>raamovereenkomst</w:t>
            </w:r>
            <w:r w:rsidRPr="0007351B">
              <w:t xml:space="preserve">, totdat alle Nadere </w:t>
            </w:r>
            <w:r w:rsidR="002F5B78">
              <w:t>Overeenkomst</w:t>
            </w:r>
            <w:r w:rsidRPr="0007351B">
              <w:t>en zijn beëindigd.</w:t>
            </w:r>
          </w:p>
        </w:tc>
      </w:tr>
    </w:tbl>
    <w:p w14:paraId="4C9D3FC1" w14:textId="77777777" w:rsidR="00AE2F32" w:rsidRDefault="00471718" w:rsidP="00592BF1">
      <w:pPr>
        <w:pStyle w:val="Kop1"/>
        <w:jc w:val="center"/>
      </w:pPr>
      <w:r>
        <w:br w:type="page"/>
      </w:r>
      <w:bookmarkStart w:id="10" w:name="_Toc95910426"/>
      <w:r w:rsidR="00AE2F32">
        <w:lastRenderedPageBreak/>
        <w:t>Tarieven en facturering</w:t>
      </w:r>
      <w:bookmarkEnd w:id="10"/>
    </w:p>
    <w:tbl>
      <w:tblPr>
        <w:tblStyle w:val="Tabelraster"/>
        <w:tblW w:w="0" w:type="auto"/>
        <w:tblCellMar>
          <w:top w:w="108" w:type="dxa"/>
          <w:bottom w:w="108" w:type="dxa"/>
        </w:tblCellMar>
        <w:tblLook w:val="04A0" w:firstRow="1" w:lastRow="0" w:firstColumn="1" w:lastColumn="0" w:noHBand="0" w:noVBand="1"/>
      </w:tblPr>
      <w:tblGrid>
        <w:gridCol w:w="851"/>
        <w:gridCol w:w="9632"/>
      </w:tblGrid>
      <w:tr w:rsidR="0007351B" w:rsidRPr="0007351B" w14:paraId="449ECCC5" w14:textId="77777777" w:rsidTr="005D1E7D">
        <w:trPr>
          <w:trHeight w:val="249"/>
        </w:trPr>
        <w:tc>
          <w:tcPr>
            <w:tcW w:w="851" w:type="dxa"/>
            <w:shd w:val="clear" w:color="auto" w:fill="auto"/>
            <w:noWrap/>
            <w:hideMark/>
          </w:tcPr>
          <w:p w14:paraId="47A3B670" w14:textId="77777777" w:rsidR="0007351B" w:rsidRPr="0007351B" w:rsidRDefault="0007351B" w:rsidP="0007351B">
            <w:r w:rsidRPr="0007351B">
              <w:t>T.1</w:t>
            </w:r>
          </w:p>
        </w:tc>
        <w:tc>
          <w:tcPr>
            <w:tcW w:w="9632" w:type="dxa"/>
            <w:hideMark/>
          </w:tcPr>
          <w:p w14:paraId="6E9AD308" w14:textId="17B3D598" w:rsidR="0007351B" w:rsidRPr="0007351B" w:rsidRDefault="0007351B">
            <w:r w:rsidRPr="0007351B">
              <w:t xml:space="preserve">Tarieven </w:t>
            </w:r>
            <w:r w:rsidR="00D51F13">
              <w:t>(</w:t>
            </w:r>
            <w:r w:rsidRPr="0007351B">
              <w:t xml:space="preserve">en </w:t>
            </w:r>
            <w:r w:rsidR="00D51F13">
              <w:t xml:space="preserve">eventuele </w:t>
            </w:r>
            <w:r w:rsidRPr="0007351B">
              <w:t>vergoedingen</w:t>
            </w:r>
            <w:r w:rsidR="00D51F13">
              <w:t>)</w:t>
            </w:r>
            <w:r w:rsidRPr="0007351B">
              <w:t xml:space="preserve"> zijn uitgedrukt in euro’s excl. </w:t>
            </w:r>
            <w:r w:rsidR="00D51F13">
              <w:t>btw</w:t>
            </w:r>
            <w:r w:rsidRPr="0007351B">
              <w:t>.</w:t>
            </w:r>
          </w:p>
        </w:tc>
      </w:tr>
      <w:tr w:rsidR="0007351B" w:rsidRPr="0007351B" w14:paraId="7FF803F1" w14:textId="77777777" w:rsidTr="005D1E7D">
        <w:trPr>
          <w:trHeight w:val="1824"/>
        </w:trPr>
        <w:tc>
          <w:tcPr>
            <w:tcW w:w="851" w:type="dxa"/>
            <w:shd w:val="clear" w:color="auto" w:fill="auto"/>
            <w:noWrap/>
            <w:hideMark/>
          </w:tcPr>
          <w:p w14:paraId="1B228CF1" w14:textId="77777777" w:rsidR="0007351B" w:rsidRPr="0007351B" w:rsidRDefault="0007351B">
            <w:r w:rsidRPr="0007351B">
              <w:t>T.2</w:t>
            </w:r>
          </w:p>
        </w:tc>
        <w:tc>
          <w:tcPr>
            <w:tcW w:w="9632" w:type="dxa"/>
            <w:hideMark/>
          </w:tcPr>
          <w:p w14:paraId="1785B832" w14:textId="6D86517B" w:rsidR="0007351B" w:rsidRPr="0007351B" w:rsidRDefault="0007351B">
            <w:r w:rsidRPr="0007351B">
              <w:t xml:space="preserve">In de </w:t>
            </w:r>
            <w:r w:rsidR="00D51F13">
              <w:t>O</w:t>
            </w:r>
            <w:r w:rsidRPr="0007351B">
              <w:t>ff</w:t>
            </w:r>
            <w:r w:rsidR="00D51F13">
              <w:t>ertes</w:t>
            </w:r>
            <w:r w:rsidRPr="0007351B">
              <w:t xml:space="preserve"> en Nadere </w:t>
            </w:r>
            <w:r w:rsidR="002F5B78">
              <w:t>Overeenkomst</w:t>
            </w:r>
            <w:r w:rsidRPr="0007351B">
              <w:t xml:space="preserve">en vastgelegde tarieven </w:t>
            </w:r>
            <w:r w:rsidR="00226087">
              <w:t>(</w:t>
            </w:r>
            <w:r w:rsidRPr="0007351B">
              <w:t xml:space="preserve"> en </w:t>
            </w:r>
            <w:r w:rsidR="00226087">
              <w:t>eventuele</w:t>
            </w:r>
            <w:r w:rsidRPr="0007351B">
              <w:t xml:space="preserve"> vergoedingen</w:t>
            </w:r>
            <w:r w:rsidR="00226087">
              <w:t>)</w:t>
            </w:r>
            <w:r w:rsidRPr="0007351B">
              <w:t xml:space="preserve"> zijn alle kosten inbegrepen, zoals onder andere</w:t>
            </w:r>
            <w:r w:rsidR="00226087">
              <w:t>,</w:t>
            </w:r>
            <w:r w:rsidRPr="0007351B">
              <w:t xml:space="preserve"> </w:t>
            </w:r>
            <w:r w:rsidR="00226087">
              <w:t>dus</w:t>
            </w:r>
            <w:r w:rsidR="00E97D87">
              <w:t xml:space="preserve"> </w:t>
            </w:r>
            <w:r w:rsidRPr="0007351B">
              <w:t xml:space="preserve">niet </w:t>
            </w:r>
            <w:r w:rsidR="00226087">
              <w:t>beperkt tot kosten van/voor:</w:t>
            </w:r>
            <w:r w:rsidRPr="0007351B">
              <w:t xml:space="preserve"> salaris, overhead, ondersteunend werk, gebruik van apparatuur, telefoon, databundels, VOG, reis en verblijf naar</w:t>
            </w:r>
            <w:r w:rsidR="00226087">
              <w:t>/in</w:t>
            </w:r>
            <w:r w:rsidRPr="0007351B">
              <w:t xml:space="preserve"> de standplaats(en), parke</w:t>
            </w:r>
            <w:r w:rsidR="00226087">
              <w:t>ren</w:t>
            </w:r>
            <w:r w:rsidRPr="0007351B">
              <w:t>, opleiding</w:t>
            </w:r>
            <w:r w:rsidR="006070E3">
              <w:t>/scholing</w:t>
            </w:r>
            <w:r w:rsidRPr="0007351B">
              <w:t>, werving- en selectie, vervangingen, verzekering</w:t>
            </w:r>
            <w:r w:rsidR="006070E3">
              <w:t>en</w:t>
            </w:r>
            <w:r w:rsidRPr="0007351B">
              <w:t xml:space="preserve">, sociale lasten, WAO, pensioen, secundaire arbeidsvoorwaarden, kort verzuim, ziekteverzuim, feestdagen, vakantiedagen, rapportages, management, bewijslasten, </w:t>
            </w:r>
            <w:r w:rsidR="00616700">
              <w:t>transitievergoeding (zoals bedoeld in art. 673</w:t>
            </w:r>
            <w:r w:rsidR="003F6CFE">
              <w:t>, boek 7</w:t>
            </w:r>
            <w:r w:rsidR="00616700">
              <w:t xml:space="preserve"> BW), </w:t>
            </w:r>
            <w:r w:rsidRPr="0007351B">
              <w:t>alsmede de (bureau)marge</w:t>
            </w:r>
            <w:r w:rsidR="008A3822">
              <w:t>/winst</w:t>
            </w:r>
            <w:r w:rsidRPr="0007351B">
              <w:t xml:space="preserve"> of opslag voor de uitvoering van de </w:t>
            </w:r>
            <w:r w:rsidR="00C33737">
              <w:t>raamovereenkomst</w:t>
            </w:r>
            <w:r w:rsidRPr="0007351B">
              <w:t xml:space="preserve">. </w:t>
            </w:r>
          </w:p>
        </w:tc>
      </w:tr>
      <w:tr w:rsidR="0007351B" w:rsidRPr="0007351B" w14:paraId="45177C22" w14:textId="77777777" w:rsidTr="005D1E7D">
        <w:trPr>
          <w:trHeight w:val="1188"/>
        </w:trPr>
        <w:tc>
          <w:tcPr>
            <w:tcW w:w="851" w:type="dxa"/>
            <w:shd w:val="clear" w:color="auto" w:fill="auto"/>
            <w:noWrap/>
            <w:hideMark/>
          </w:tcPr>
          <w:p w14:paraId="68BC3414" w14:textId="77777777" w:rsidR="0007351B" w:rsidRPr="0007351B" w:rsidRDefault="0007351B">
            <w:r w:rsidRPr="0007351B">
              <w:t>T.3</w:t>
            </w:r>
          </w:p>
        </w:tc>
        <w:tc>
          <w:tcPr>
            <w:tcW w:w="9632" w:type="dxa"/>
            <w:hideMark/>
          </w:tcPr>
          <w:p w14:paraId="1726C31A" w14:textId="7E5016F0" w:rsidR="0007351B" w:rsidRPr="0007351B" w:rsidRDefault="0007351B">
            <w:r w:rsidRPr="0007351B">
              <w:t>In afwijking op het gestelde in eis T.2 mogen reiskosten,</w:t>
            </w:r>
            <w:r w:rsidR="008A3822">
              <w:t xml:space="preserve"> </w:t>
            </w:r>
            <w:r w:rsidRPr="0007351B">
              <w:t xml:space="preserve">niet zijnde woon-werk verkeer naar de standplaats(en) zoals aangegeven in de Aanvraag, in rekening worden gebracht indien en voor zover in de Aanvraag niet is gesteld dat deze geheel of gedeeltelijk zijn inbegrepen in het tarief en de </w:t>
            </w:r>
            <w:r w:rsidR="00B44063">
              <w:t>inhurend manager</w:t>
            </w:r>
            <w:r w:rsidRPr="0007351B">
              <w:t xml:space="preserve"> van </w:t>
            </w:r>
            <w:r w:rsidR="007C7CBA">
              <w:t>Deelnemer</w:t>
            </w:r>
            <w:r w:rsidRPr="0007351B">
              <w:t xml:space="preserve"> vooraf opdracht heeft verstrekt</w:t>
            </w:r>
            <w:r w:rsidR="00BE3129">
              <w:t xml:space="preserve"> voor betreffende (dienst)reis</w:t>
            </w:r>
            <w:r w:rsidRPr="0007351B">
              <w:t>. In dat geval is de vergoeding gelijk aan hetgeen daarover is vastgesteld voor rijksambtenaren (reisbesluit binnenland</w:t>
            </w:r>
            <w:r w:rsidR="005355F9">
              <w:t xml:space="preserve"> en buitenland</w:t>
            </w:r>
            <w:r w:rsidRPr="0007351B">
              <w:t>).</w:t>
            </w:r>
          </w:p>
        </w:tc>
      </w:tr>
      <w:tr w:rsidR="0007351B" w:rsidRPr="0007351B" w14:paraId="682DDC42" w14:textId="77777777" w:rsidTr="005D1E7D">
        <w:trPr>
          <w:trHeight w:val="1140"/>
        </w:trPr>
        <w:tc>
          <w:tcPr>
            <w:tcW w:w="851" w:type="dxa"/>
            <w:shd w:val="clear" w:color="auto" w:fill="auto"/>
            <w:noWrap/>
            <w:hideMark/>
          </w:tcPr>
          <w:p w14:paraId="31020D54" w14:textId="77777777" w:rsidR="0007351B" w:rsidRPr="0007351B" w:rsidRDefault="0007351B">
            <w:r w:rsidRPr="0007351B">
              <w:t>T.4</w:t>
            </w:r>
          </w:p>
        </w:tc>
        <w:tc>
          <w:tcPr>
            <w:tcW w:w="9632" w:type="dxa"/>
            <w:hideMark/>
          </w:tcPr>
          <w:p w14:paraId="36C6155A" w14:textId="133B0FA5" w:rsidR="0007351B" w:rsidRPr="0007351B" w:rsidRDefault="00A4553C">
            <w:r>
              <w:t>Opdrachtnemer</w:t>
            </w:r>
            <w:r w:rsidR="0007351B" w:rsidRPr="0007351B">
              <w:t xml:space="preserve"> is ervoor verantwoordelijk dat </w:t>
            </w:r>
            <w:r w:rsidR="007C7CBA">
              <w:t>ICT-Professional</w:t>
            </w:r>
            <w:r w:rsidR="00DD0EF5">
              <w:t>s</w:t>
            </w:r>
            <w:r w:rsidR="0007351B" w:rsidRPr="0007351B">
              <w:t xml:space="preserve">, indien van toepassing, een zodanige beloning ontvangen dat voldaan wordt aan de </w:t>
            </w:r>
            <w:proofErr w:type="spellStart"/>
            <w:r w:rsidR="0007351B" w:rsidRPr="0007351B">
              <w:t>W</w:t>
            </w:r>
            <w:r w:rsidR="00D5116E">
              <w:t>aadi</w:t>
            </w:r>
            <w:proofErr w:type="spellEnd"/>
            <w:r w:rsidR="0007351B" w:rsidRPr="0007351B">
              <w:t xml:space="preserve">. Dit houdt onder andere in dat de ter beschikking gestelde </w:t>
            </w:r>
            <w:r w:rsidR="007C7CBA">
              <w:t>ICT-Professional</w:t>
            </w:r>
            <w:r w:rsidR="0007351B" w:rsidRPr="0007351B">
              <w:t xml:space="preserve"> conform </w:t>
            </w:r>
            <w:proofErr w:type="spellStart"/>
            <w:r w:rsidR="0007351B" w:rsidRPr="0007351B">
              <w:t>W</w:t>
            </w:r>
            <w:r w:rsidR="00D5116E">
              <w:t>aadi</w:t>
            </w:r>
            <w:proofErr w:type="spellEnd"/>
            <w:r w:rsidR="0007351B" w:rsidRPr="0007351B">
              <w:t xml:space="preserve"> art. 8 een </w:t>
            </w:r>
            <w:r w:rsidR="00BE3129">
              <w:t>beloning en</w:t>
            </w:r>
            <w:r w:rsidR="0007351B" w:rsidRPr="0007351B">
              <w:t xml:space="preserve"> vergoeding (</w:t>
            </w:r>
            <w:r w:rsidR="00BE3129">
              <w:t xml:space="preserve">bv. voor </w:t>
            </w:r>
            <w:r w:rsidR="0007351B" w:rsidRPr="0007351B">
              <w:t>reis-/verblijfkosten) ontvang</w:t>
            </w:r>
            <w:r w:rsidR="00BE3129">
              <w:t>en</w:t>
            </w:r>
            <w:r w:rsidR="0007351B" w:rsidRPr="0007351B">
              <w:t>, die minimaal gelijk is aan d</w:t>
            </w:r>
            <w:r w:rsidR="00BE3129">
              <w:t>i</w:t>
            </w:r>
            <w:r w:rsidR="0007351B" w:rsidRPr="0007351B">
              <w:t xml:space="preserve">e voor </w:t>
            </w:r>
            <w:r w:rsidR="00BE3129">
              <w:t>personen</w:t>
            </w:r>
            <w:r w:rsidR="008A3822">
              <w:t xml:space="preserve"> </w:t>
            </w:r>
            <w:r w:rsidR="0007351B" w:rsidRPr="0007351B">
              <w:t xml:space="preserve">werkzaam in gelijke of gelijkwaardige functies in dienst van de </w:t>
            </w:r>
            <w:r w:rsidR="007C7CBA">
              <w:t>Deelnemer</w:t>
            </w:r>
            <w:r w:rsidR="0007351B" w:rsidRPr="0007351B">
              <w:t xml:space="preserve">. </w:t>
            </w:r>
          </w:p>
        </w:tc>
      </w:tr>
      <w:tr w:rsidR="0007351B" w:rsidRPr="0007351B" w14:paraId="09DF0F79" w14:textId="77777777" w:rsidTr="005D1E7D">
        <w:trPr>
          <w:trHeight w:val="740"/>
        </w:trPr>
        <w:tc>
          <w:tcPr>
            <w:tcW w:w="851" w:type="dxa"/>
            <w:shd w:val="clear" w:color="auto" w:fill="auto"/>
            <w:noWrap/>
            <w:hideMark/>
          </w:tcPr>
          <w:p w14:paraId="4267C384" w14:textId="77777777" w:rsidR="0007351B" w:rsidRPr="0007351B" w:rsidRDefault="0007351B">
            <w:r w:rsidRPr="0007351B">
              <w:t>T.5</w:t>
            </w:r>
          </w:p>
        </w:tc>
        <w:tc>
          <w:tcPr>
            <w:tcW w:w="9632" w:type="dxa"/>
            <w:hideMark/>
          </w:tcPr>
          <w:p w14:paraId="21C47C3E" w14:textId="6B21515C" w:rsidR="0007351B" w:rsidRPr="0007351B" w:rsidRDefault="0007351B">
            <w:r w:rsidRPr="0007351B">
              <w:t xml:space="preserve">Voorziene en onvoorziene vergoedingen aan </w:t>
            </w:r>
            <w:r w:rsidR="007C7CBA">
              <w:t>ICT-Professional</w:t>
            </w:r>
            <w:r w:rsidR="00DD0EF5">
              <w:t>s</w:t>
            </w:r>
            <w:r w:rsidRPr="0007351B">
              <w:t xml:space="preserve"> die voortvloeien uit de verplichtingen ten aanzien van de </w:t>
            </w:r>
            <w:proofErr w:type="spellStart"/>
            <w:r w:rsidRPr="0007351B">
              <w:t>W</w:t>
            </w:r>
            <w:r w:rsidR="00D5116E">
              <w:t>aadi</w:t>
            </w:r>
            <w:proofErr w:type="spellEnd"/>
            <w:r w:rsidRPr="0007351B">
              <w:t>, waaronder vergoedingen voor reiskosten, zijn</w:t>
            </w:r>
            <w:r w:rsidR="00C0577F">
              <w:t>, tenzij anders in d</w:t>
            </w:r>
            <w:r w:rsidR="008148AB">
              <w:t>i</w:t>
            </w:r>
            <w:r w:rsidR="00C0577F">
              <w:t xml:space="preserve">t </w:t>
            </w:r>
            <w:proofErr w:type="spellStart"/>
            <w:r w:rsidR="00C0577F">
              <w:t>PvE</w:t>
            </w:r>
            <w:proofErr w:type="spellEnd"/>
            <w:r w:rsidR="00C0577F">
              <w:t xml:space="preserve"> vermeld,</w:t>
            </w:r>
            <w:r w:rsidRPr="0007351B">
              <w:t xml:space="preserve"> voor rekening en risico van </w:t>
            </w:r>
            <w:r w:rsidR="00DD0EF5">
              <w:t>opdrachtnemer</w:t>
            </w:r>
            <w:r w:rsidRPr="0007351B">
              <w:t xml:space="preserve"> en zijn inbegrepen in het tarief.</w:t>
            </w:r>
          </w:p>
        </w:tc>
      </w:tr>
      <w:tr w:rsidR="0007351B" w:rsidRPr="0007351B" w14:paraId="761B4C66" w14:textId="77777777" w:rsidTr="005D1E7D">
        <w:trPr>
          <w:trHeight w:val="684"/>
        </w:trPr>
        <w:tc>
          <w:tcPr>
            <w:tcW w:w="851" w:type="dxa"/>
            <w:shd w:val="clear" w:color="auto" w:fill="auto"/>
            <w:noWrap/>
            <w:hideMark/>
          </w:tcPr>
          <w:p w14:paraId="4D614A3B" w14:textId="77777777" w:rsidR="0007351B" w:rsidRPr="0007351B" w:rsidRDefault="0007351B">
            <w:r w:rsidRPr="0007351B">
              <w:t>T.6</w:t>
            </w:r>
          </w:p>
        </w:tc>
        <w:tc>
          <w:tcPr>
            <w:tcW w:w="9632" w:type="dxa"/>
            <w:hideMark/>
          </w:tcPr>
          <w:p w14:paraId="286998E5" w14:textId="5BBB8B26" w:rsidR="0007351B" w:rsidRPr="0007351B" w:rsidRDefault="007C7CBA">
            <w:r>
              <w:t>Deelnemer</w:t>
            </w:r>
            <w:r w:rsidR="0007351B" w:rsidRPr="0007351B">
              <w:t xml:space="preserve"> kan in een minicompetitie een maximum uurtarief voorschrijven. In een dergelijk geval telt de Aanvraag niet mee voor KPI-2: Aanbiedingsbetrouwbaarheid en voor KPI-5: Rekenfactor gemiddeld tarief.</w:t>
            </w:r>
          </w:p>
        </w:tc>
      </w:tr>
      <w:tr w:rsidR="0007351B" w:rsidRPr="0007351B" w14:paraId="25A5CD86" w14:textId="77777777" w:rsidTr="005D1E7D">
        <w:trPr>
          <w:trHeight w:val="448"/>
        </w:trPr>
        <w:tc>
          <w:tcPr>
            <w:tcW w:w="851" w:type="dxa"/>
            <w:shd w:val="clear" w:color="auto" w:fill="auto"/>
            <w:noWrap/>
            <w:hideMark/>
          </w:tcPr>
          <w:p w14:paraId="104EE2A3" w14:textId="77777777" w:rsidR="0007351B" w:rsidRPr="0007351B" w:rsidRDefault="0007351B">
            <w:r w:rsidRPr="0007351B">
              <w:t>T.7</w:t>
            </w:r>
          </w:p>
        </w:tc>
        <w:tc>
          <w:tcPr>
            <w:tcW w:w="9632" w:type="dxa"/>
            <w:hideMark/>
          </w:tcPr>
          <w:p w14:paraId="3D594B2D" w14:textId="54DCD189" w:rsidR="0007351B" w:rsidRPr="0007351B" w:rsidRDefault="0007351B">
            <w:r w:rsidRPr="0007351B">
              <w:t xml:space="preserve">Het </w:t>
            </w:r>
            <w:r w:rsidR="002A21FA">
              <w:t xml:space="preserve">gemiddeld </w:t>
            </w:r>
            <w:r w:rsidRPr="0007351B">
              <w:t xml:space="preserve">aantal werkbare uren per week is </w:t>
            </w:r>
            <w:r w:rsidR="00CD49FC">
              <w:t>40</w:t>
            </w:r>
            <w:r w:rsidRPr="0007351B">
              <w:t xml:space="preserve">, tenzij anders </w:t>
            </w:r>
            <w:r w:rsidR="00C0577F">
              <w:t>vermeld</w:t>
            </w:r>
            <w:r w:rsidRPr="0007351B">
              <w:t xml:space="preserve"> in de Aanvraag of schriftelijk door </w:t>
            </w:r>
            <w:r w:rsidR="007C7CBA">
              <w:t>Deelnemer</w:t>
            </w:r>
            <w:r w:rsidRPr="0007351B">
              <w:t xml:space="preserve"> geaccordeerd.</w:t>
            </w:r>
          </w:p>
        </w:tc>
      </w:tr>
      <w:tr w:rsidR="0007351B" w:rsidRPr="0007351B" w14:paraId="15A38562" w14:textId="77777777" w:rsidTr="005D1E7D">
        <w:trPr>
          <w:trHeight w:val="1140"/>
        </w:trPr>
        <w:tc>
          <w:tcPr>
            <w:tcW w:w="851" w:type="dxa"/>
            <w:shd w:val="clear" w:color="auto" w:fill="auto"/>
            <w:noWrap/>
            <w:hideMark/>
          </w:tcPr>
          <w:p w14:paraId="64CA4ECA" w14:textId="77777777" w:rsidR="0007351B" w:rsidRPr="0007351B" w:rsidRDefault="0007351B">
            <w:r w:rsidRPr="0007351B">
              <w:t>T.8</w:t>
            </w:r>
          </w:p>
        </w:tc>
        <w:tc>
          <w:tcPr>
            <w:tcW w:w="9632" w:type="dxa"/>
            <w:hideMark/>
          </w:tcPr>
          <w:p w14:paraId="403D95AB" w14:textId="3FABEDE9" w:rsidR="0007351B" w:rsidRPr="0007351B" w:rsidRDefault="0007351B">
            <w:r w:rsidRPr="0007351B">
              <w:t xml:space="preserve">Per kalendermaand mogen maximaal [maximum aantal werkbare uren per week </w:t>
            </w:r>
            <w:proofErr w:type="spellStart"/>
            <w:r w:rsidRPr="0007351B">
              <w:t>c.f</w:t>
            </w:r>
            <w:proofErr w:type="spellEnd"/>
            <w:r w:rsidRPr="0007351B">
              <w:t>. Aanvraag/</w:t>
            </w:r>
            <w:r w:rsidR="00D40BF8">
              <w:t xml:space="preserve"> vijf (</w:t>
            </w:r>
            <w:r w:rsidRPr="0007351B">
              <w:t>5</w:t>
            </w:r>
            <w:r w:rsidR="00D40BF8">
              <w:t>)</w:t>
            </w:r>
            <w:r w:rsidRPr="0007351B">
              <w:t xml:space="preserve">] </w:t>
            </w:r>
            <w:r w:rsidR="004553AF">
              <w:t>x</w:t>
            </w:r>
            <w:r w:rsidRPr="0007351B">
              <w:t xml:space="preserve"> [aantal werkbare dagen in die maand] uur worden gewerkt en gefactureerd. Vakantie-, weekend-, ziekte-, feest- en blokdagen gelden in dit verband niet als werkbare dag. Hiervan kan worden afgeweken na voorafgaande schriftelijke toestemming van </w:t>
            </w:r>
            <w:r w:rsidR="007C7CBA">
              <w:t>Deelnemer</w:t>
            </w:r>
            <w:r w:rsidRPr="0007351B">
              <w:t>. Zonder die schriftelijke toestemming mogen de meer gewerkte uren niet in rekening worden gebracht.</w:t>
            </w:r>
          </w:p>
        </w:tc>
      </w:tr>
      <w:tr w:rsidR="0007351B" w:rsidRPr="0007351B" w14:paraId="1E573803" w14:textId="77777777" w:rsidTr="005D1E7D">
        <w:trPr>
          <w:trHeight w:val="788"/>
        </w:trPr>
        <w:tc>
          <w:tcPr>
            <w:tcW w:w="851" w:type="dxa"/>
            <w:shd w:val="clear" w:color="auto" w:fill="auto"/>
            <w:noWrap/>
            <w:hideMark/>
          </w:tcPr>
          <w:p w14:paraId="3D40C649" w14:textId="77777777" w:rsidR="0007351B" w:rsidRPr="0007351B" w:rsidRDefault="0007351B">
            <w:r w:rsidRPr="0007351B">
              <w:t>T.9</w:t>
            </w:r>
          </w:p>
        </w:tc>
        <w:tc>
          <w:tcPr>
            <w:tcW w:w="9632" w:type="dxa"/>
            <w:hideMark/>
          </w:tcPr>
          <w:p w14:paraId="7903B582" w14:textId="0EFF7417" w:rsidR="0007351B" w:rsidRPr="0007351B" w:rsidRDefault="007C7CBA">
            <w:r>
              <w:t>ICT-Professional</w:t>
            </w:r>
            <w:r w:rsidR="00DD0EF5">
              <w:t>s</w:t>
            </w:r>
            <w:r w:rsidR="0007351B" w:rsidRPr="0007351B">
              <w:t xml:space="preserve"> dienen de gewerkte uren, gesplitst naar project en taak</w:t>
            </w:r>
            <w:r w:rsidR="005C7B33">
              <w:t xml:space="preserve"> </w:t>
            </w:r>
            <w:r w:rsidR="001024CC">
              <w:t>elektronisch</w:t>
            </w:r>
            <w:r w:rsidR="0007351B" w:rsidRPr="0007351B">
              <w:t xml:space="preserve"> te registreren in het urenregistratiesysteem van de </w:t>
            </w:r>
            <w:r>
              <w:t>Deelnemer</w:t>
            </w:r>
            <w:r w:rsidR="0007351B" w:rsidRPr="0007351B">
              <w:t xml:space="preserve">. Urenstaten dienen door </w:t>
            </w:r>
            <w:r>
              <w:t>Deelnemer</w:t>
            </w:r>
            <w:r w:rsidR="0007351B" w:rsidRPr="0007351B">
              <w:t xml:space="preserve"> geaccordeerd te worden op een wijze die wordt vastgelegd in het DAP. </w:t>
            </w:r>
          </w:p>
        </w:tc>
      </w:tr>
      <w:tr w:rsidR="0007351B" w:rsidRPr="0007351B" w14:paraId="492ADDC9" w14:textId="77777777" w:rsidTr="005D1E7D">
        <w:trPr>
          <w:trHeight w:val="686"/>
        </w:trPr>
        <w:tc>
          <w:tcPr>
            <w:tcW w:w="851" w:type="dxa"/>
            <w:shd w:val="clear" w:color="auto" w:fill="auto"/>
            <w:noWrap/>
            <w:hideMark/>
          </w:tcPr>
          <w:p w14:paraId="130C8144" w14:textId="77777777" w:rsidR="0007351B" w:rsidRPr="0007351B" w:rsidRDefault="0007351B">
            <w:r w:rsidRPr="0007351B">
              <w:t>T.10</w:t>
            </w:r>
          </w:p>
        </w:tc>
        <w:tc>
          <w:tcPr>
            <w:tcW w:w="9632" w:type="dxa"/>
            <w:hideMark/>
          </w:tcPr>
          <w:p w14:paraId="61C7CDB1" w14:textId="416ABA4B" w:rsidR="0007351B" w:rsidRPr="0007351B" w:rsidRDefault="0007351B">
            <w:r w:rsidRPr="0007351B">
              <w:t xml:space="preserve">Gewerkte uren waarop </w:t>
            </w:r>
            <w:r w:rsidR="0031785E">
              <w:t>toelagen/</w:t>
            </w:r>
            <w:r w:rsidRPr="0007351B">
              <w:t xml:space="preserve">toeslagen van toepassing zijn worden door de </w:t>
            </w:r>
            <w:r w:rsidR="007C7CBA">
              <w:t>ICT-Professional</w:t>
            </w:r>
            <w:r w:rsidRPr="0007351B">
              <w:t xml:space="preserve"> separaat verantwoord in het urenregistratiesysteem, opdat het onderscheid met de gewerkte uren waarop het reguliere tarief (zonder toeslag) van toepassing is, inzichtelijk is.</w:t>
            </w:r>
          </w:p>
        </w:tc>
      </w:tr>
      <w:tr w:rsidR="0007351B" w:rsidRPr="0007351B" w14:paraId="32CF05E0" w14:textId="77777777" w:rsidTr="005D1E7D">
        <w:trPr>
          <w:trHeight w:val="384"/>
        </w:trPr>
        <w:tc>
          <w:tcPr>
            <w:tcW w:w="851" w:type="dxa"/>
            <w:shd w:val="clear" w:color="auto" w:fill="auto"/>
            <w:noWrap/>
            <w:hideMark/>
          </w:tcPr>
          <w:p w14:paraId="0C8B43BC" w14:textId="77777777" w:rsidR="0007351B" w:rsidRPr="0007351B" w:rsidRDefault="0007351B">
            <w:r w:rsidRPr="0007351B">
              <w:t>T.11</w:t>
            </w:r>
          </w:p>
        </w:tc>
        <w:tc>
          <w:tcPr>
            <w:tcW w:w="9632" w:type="dxa"/>
            <w:hideMark/>
          </w:tcPr>
          <w:p w14:paraId="55B2435C" w14:textId="201590B0" w:rsidR="0007351B" w:rsidRPr="0007351B" w:rsidRDefault="0007351B">
            <w:r w:rsidRPr="0007351B">
              <w:t xml:space="preserve">Indien </w:t>
            </w:r>
            <w:r w:rsidR="007C7CBA">
              <w:t>Deelnemer</w:t>
            </w:r>
            <w:r w:rsidRPr="0007351B">
              <w:t xml:space="preserve"> niet beschikt over een urenregistratiesysteem, dan wordt in het DAP aangegeven hoe de urenverantwoording plaatsvindt.</w:t>
            </w:r>
          </w:p>
        </w:tc>
      </w:tr>
      <w:tr w:rsidR="0007351B" w:rsidRPr="0007351B" w14:paraId="702A0656" w14:textId="77777777" w:rsidTr="005D1E7D">
        <w:trPr>
          <w:trHeight w:val="684"/>
        </w:trPr>
        <w:tc>
          <w:tcPr>
            <w:tcW w:w="851" w:type="dxa"/>
            <w:shd w:val="clear" w:color="auto" w:fill="auto"/>
            <w:noWrap/>
            <w:hideMark/>
          </w:tcPr>
          <w:p w14:paraId="4B2139F7" w14:textId="77777777" w:rsidR="0007351B" w:rsidRPr="0007351B" w:rsidRDefault="0007351B">
            <w:r w:rsidRPr="0007351B">
              <w:t>T.12</w:t>
            </w:r>
          </w:p>
        </w:tc>
        <w:tc>
          <w:tcPr>
            <w:tcW w:w="9632" w:type="dxa"/>
            <w:hideMark/>
          </w:tcPr>
          <w:p w14:paraId="54B99F88" w14:textId="2A2E7E38" w:rsidR="0007351B" w:rsidRPr="0007351B" w:rsidRDefault="0007351B">
            <w:r w:rsidRPr="0007351B">
              <w:t xml:space="preserve">De werkzaamheden dienen </w:t>
            </w:r>
            <w:r w:rsidR="00B44063">
              <w:t xml:space="preserve">zoveel als mogelijk </w:t>
            </w:r>
            <w:r w:rsidRPr="0007351B">
              <w:t xml:space="preserve">binnen de openingstijden van </w:t>
            </w:r>
            <w:r w:rsidR="005C7B33">
              <w:t>betreffen</w:t>
            </w:r>
            <w:r w:rsidRPr="0007351B">
              <w:t xml:space="preserve">de </w:t>
            </w:r>
            <w:r w:rsidR="007C7CBA">
              <w:t>Deelnemer</w:t>
            </w:r>
            <w:r w:rsidR="004F0E3D">
              <w:t xml:space="preserve"> </w:t>
            </w:r>
            <w:r w:rsidRPr="0007351B">
              <w:t xml:space="preserve">locatie te worden verricht. Dit is </w:t>
            </w:r>
            <w:r w:rsidR="005C7B33">
              <w:t>van</w:t>
            </w:r>
            <w:r w:rsidRPr="0007351B">
              <w:t xml:space="preserve"> 07:00 tot 19:00 uur op werkdagen, tenzij anders aangegeven door de </w:t>
            </w:r>
            <w:r w:rsidR="007C7CBA">
              <w:t>Deelnemer</w:t>
            </w:r>
            <w:r w:rsidRPr="0007351B">
              <w:t xml:space="preserve">. </w:t>
            </w:r>
          </w:p>
        </w:tc>
      </w:tr>
      <w:tr w:rsidR="0007351B" w:rsidRPr="0007351B" w14:paraId="033DCBD2" w14:textId="77777777" w:rsidTr="005D1E7D">
        <w:trPr>
          <w:trHeight w:val="1478"/>
        </w:trPr>
        <w:tc>
          <w:tcPr>
            <w:tcW w:w="851" w:type="dxa"/>
            <w:shd w:val="clear" w:color="auto" w:fill="auto"/>
            <w:noWrap/>
            <w:hideMark/>
          </w:tcPr>
          <w:p w14:paraId="1741FA98" w14:textId="77777777" w:rsidR="0007351B" w:rsidRPr="0007351B" w:rsidRDefault="0007351B">
            <w:r w:rsidRPr="0007351B">
              <w:lastRenderedPageBreak/>
              <w:t>T.13</w:t>
            </w:r>
          </w:p>
        </w:tc>
        <w:tc>
          <w:tcPr>
            <w:tcW w:w="9632" w:type="dxa"/>
            <w:hideMark/>
          </w:tcPr>
          <w:p w14:paraId="2AB77772" w14:textId="55AA17EB" w:rsidR="00CB23CF" w:rsidRDefault="001F5E62" w:rsidP="00423C19">
            <w:r w:rsidRPr="001F5E62">
              <w:t xml:space="preserve">Als de </w:t>
            </w:r>
            <w:r w:rsidR="007C7CBA">
              <w:t>ICT-Professional</w:t>
            </w:r>
            <w:r w:rsidRPr="001F5E62">
              <w:t xml:space="preserve"> bij uitvoering van de Nadere </w:t>
            </w:r>
            <w:r w:rsidR="002F5B78">
              <w:t>Overeenkomst</w:t>
            </w:r>
            <w:r w:rsidRPr="001F5E62">
              <w:t xml:space="preserve"> een arbeidspatroon heeft waardoor hij in opdracht van de </w:t>
            </w:r>
            <w:r w:rsidR="007C7CBA">
              <w:t>Deelnemer</w:t>
            </w:r>
            <w:r w:rsidRPr="001F5E62">
              <w:t xml:space="preserve">, met schriftelijke toestemming vooraf van de </w:t>
            </w:r>
            <w:r w:rsidR="00B44063">
              <w:t>inhurend manager</w:t>
            </w:r>
            <w:r w:rsidRPr="001F5E62">
              <w:t xml:space="preserve"> bij de </w:t>
            </w:r>
            <w:r w:rsidR="007C7CBA">
              <w:t>Deelnemer</w:t>
            </w:r>
            <w:r w:rsidRPr="001F5E62">
              <w:t xml:space="preserve">, regelmatig of vrij regelmatig moet werken op andere tijden dan op maandag tot en met vrijdag tussen </w:t>
            </w:r>
            <w:r w:rsidR="005625B4">
              <w:t>7</w:t>
            </w:r>
            <w:r w:rsidR="00CB23CF">
              <w:t>:00</w:t>
            </w:r>
            <w:r w:rsidRPr="001F5E62">
              <w:t xml:space="preserve"> en 1</w:t>
            </w:r>
            <w:r w:rsidR="005625B4">
              <w:t>9</w:t>
            </w:r>
            <w:r w:rsidR="00CB23CF">
              <w:t>:00</w:t>
            </w:r>
            <w:r w:rsidRPr="001F5E62">
              <w:t xml:space="preserve"> uur, dan heeft de </w:t>
            </w:r>
            <w:r w:rsidR="00DD0EF5">
              <w:t>opdrachtnemer</w:t>
            </w:r>
            <w:r w:rsidR="00B6612B">
              <w:t xml:space="preserve"> </w:t>
            </w:r>
            <w:r w:rsidR="00C86ED3">
              <w:t>of</w:t>
            </w:r>
            <w:r w:rsidR="00B6612B">
              <w:t xml:space="preserve"> </w:t>
            </w:r>
            <w:r w:rsidR="007C7CBA">
              <w:t>ICT-Professional</w:t>
            </w:r>
            <w:r w:rsidRPr="001F5E62">
              <w:t xml:space="preserve"> recht op een toelage (voor onregelmatige uren) per gewerkt uur, bovenop de reguliere vergoeding. De toelage is</w:t>
            </w:r>
            <w:r w:rsidR="00CB23CF">
              <w:t xml:space="preserve"> </w:t>
            </w:r>
            <w:r w:rsidR="00CB23CF" w:rsidRPr="00CB23CF">
              <w:t xml:space="preserve">gelijk aan de maximum vaste toelage waarop een rijksambtenaar in een gelijke of gelijkwaardige functie recht op zou hebben, afhankelijk van de dag en van het tijdstip van de onregelmatige uren. De hoogte hiervan staat in de op dat moment vigerende cao Rijk (zie momenteel </w:t>
            </w:r>
            <w:r w:rsidR="00CB23CF">
              <w:t>www.caorijk.nl</w:t>
            </w:r>
            <w:r w:rsidR="00CB23CF" w:rsidRPr="00CB23CF">
              <w:t xml:space="preserve">, hoofdstuk </w:t>
            </w:r>
            <w:r w:rsidR="005152E2" w:rsidRPr="00471718">
              <w:t>'</w:t>
            </w:r>
            <w:r w:rsidR="00CB23CF" w:rsidRPr="00CB23CF">
              <w:t>variabele beloning</w:t>
            </w:r>
            <w:r w:rsidR="005152E2" w:rsidRPr="00471718">
              <w:t>'</w:t>
            </w:r>
            <w:r w:rsidR="00CB23CF" w:rsidRPr="00CB23CF">
              <w:t xml:space="preserve">, paragraaf 7.1 over de vaste toelage bij onregelmatige diensten). Daarboven kan een aanvullende vaste toelage komen (zoals momenteel vastgelegd in de cao Rijk, hoofdstuk </w:t>
            </w:r>
            <w:r w:rsidR="005152E2" w:rsidRPr="00471718">
              <w:t>'</w:t>
            </w:r>
            <w:r w:rsidR="00CB23CF" w:rsidRPr="00CB23CF">
              <w:t>variabele beloning</w:t>
            </w:r>
            <w:r w:rsidR="005152E2" w:rsidRPr="00471718">
              <w:t>'</w:t>
            </w:r>
            <w:r w:rsidR="00CB23CF" w:rsidRPr="00CB23CF">
              <w:t>, paragraaf 7.3).</w:t>
            </w:r>
          </w:p>
          <w:p w14:paraId="6A8173A1" w14:textId="78B76DF7" w:rsidR="0007351B" w:rsidRPr="0007351B" w:rsidRDefault="00CB23CF" w:rsidP="007067CF">
            <w:r w:rsidRPr="00CB23CF">
              <w:t xml:space="preserve">Deze toelage(n) dient </w:t>
            </w:r>
            <w:r w:rsidR="00DD0EF5">
              <w:t>opdrachtnemer</w:t>
            </w:r>
            <w:r w:rsidRPr="00CB23CF">
              <w:t xml:space="preserve"> volledig uit te (laten) betalen aan de </w:t>
            </w:r>
            <w:r w:rsidR="007C7CBA">
              <w:t>ICT-Professional</w:t>
            </w:r>
            <w:r w:rsidRPr="00CB23CF">
              <w:t xml:space="preserve"> en is geen vergoeding die (deels) toekomt aan de </w:t>
            </w:r>
            <w:r w:rsidR="00DD0EF5">
              <w:t>opdrachtnemer</w:t>
            </w:r>
            <w:r w:rsidRPr="00CB23CF">
              <w:t xml:space="preserve"> of een derde.</w:t>
            </w:r>
          </w:p>
        </w:tc>
      </w:tr>
      <w:tr w:rsidR="0007351B" w:rsidRPr="0007351B" w14:paraId="3B6395A2" w14:textId="77777777" w:rsidTr="005D1E7D">
        <w:trPr>
          <w:trHeight w:val="1406"/>
        </w:trPr>
        <w:tc>
          <w:tcPr>
            <w:tcW w:w="851" w:type="dxa"/>
            <w:shd w:val="clear" w:color="auto" w:fill="auto"/>
            <w:noWrap/>
            <w:hideMark/>
          </w:tcPr>
          <w:p w14:paraId="74C0F314" w14:textId="77777777" w:rsidR="0007351B" w:rsidRPr="0007351B" w:rsidRDefault="0007351B">
            <w:r w:rsidRPr="0007351B">
              <w:t>T.14</w:t>
            </w:r>
          </w:p>
        </w:tc>
        <w:tc>
          <w:tcPr>
            <w:tcW w:w="9632" w:type="dxa"/>
            <w:hideMark/>
          </w:tcPr>
          <w:p w14:paraId="17332225" w14:textId="7ABA1C1C" w:rsidR="00CB23CF" w:rsidRDefault="007C7CBA" w:rsidP="00CB23CF">
            <w:r>
              <w:t>ICT-Professional</w:t>
            </w:r>
            <w:r w:rsidR="00DD0EF5">
              <w:t>s</w:t>
            </w:r>
            <w:r w:rsidR="0007351B" w:rsidRPr="0007351B">
              <w:t xml:space="preserve"> hebben in beginsel geen consignatiediensten</w:t>
            </w:r>
            <w:r w:rsidR="00CB23CF">
              <w:t xml:space="preserve"> (ook: beschikbaarheids- en bereikbaarheidsdiensten)</w:t>
            </w:r>
            <w:r w:rsidR="0007351B" w:rsidRPr="0007351B">
              <w:t xml:space="preserve">. In voorkomende gevallen kan </w:t>
            </w:r>
            <w:r>
              <w:t>Deelnemer</w:t>
            </w:r>
            <w:r w:rsidR="0007351B" w:rsidRPr="0007351B">
              <w:t xml:space="preserve"> hiervan afwijken en de </w:t>
            </w:r>
            <w:r>
              <w:t>ICT-Professional</w:t>
            </w:r>
            <w:r w:rsidR="0007351B" w:rsidRPr="0007351B">
              <w:t xml:space="preserve"> verzoeken consignatiediensten uit te voeren. </w:t>
            </w:r>
            <w:r w:rsidR="00CB23CF">
              <w:t xml:space="preserve">De </w:t>
            </w:r>
            <w:r w:rsidR="00DD0EF5">
              <w:t>opdrachtnemer</w:t>
            </w:r>
            <w:r w:rsidR="00C27888">
              <w:t xml:space="preserve"> </w:t>
            </w:r>
            <w:r w:rsidR="00B6612B">
              <w:t xml:space="preserve">heeft dan recht op een toelage (voor </w:t>
            </w:r>
            <w:r w:rsidR="00F12FA3">
              <w:t>beschikbaarheids- en bereikbaarheids</w:t>
            </w:r>
            <w:r w:rsidR="00B6612B">
              <w:t xml:space="preserve">diensten), die </w:t>
            </w:r>
            <w:r w:rsidR="00CB23CF" w:rsidRPr="00CB23CF">
              <w:t>gelijk</w:t>
            </w:r>
            <w:r w:rsidR="00B6612B">
              <w:t xml:space="preserve"> is</w:t>
            </w:r>
            <w:r w:rsidR="00CB23CF" w:rsidRPr="00CB23CF">
              <w:t xml:space="preserve"> aan de maximum toelage waarop een rijksambtenaar in een gelijke of gelijkwaardige functie recht op zou hebben, afhankelijk van de dag waarop de bereikbaarheid- en beschikbaarheidsdienst plaatsvindt. De hoogte hiervan staat in de op dat moment vigerende cao Rijk (zie momenteel </w:t>
            </w:r>
            <w:r w:rsidR="00CB23CF">
              <w:t>www.caorijk.nl,</w:t>
            </w:r>
            <w:r w:rsidR="00C27888">
              <w:t xml:space="preserve"> </w:t>
            </w:r>
            <w:r w:rsidR="00CB23CF" w:rsidRPr="00CB23CF">
              <w:t>hoofdstuk ‘variabele beloning, paragraaf 7.6 over de toelage bij beschikbaarheid- en bereikbaarheidsdienst).</w:t>
            </w:r>
            <w:r w:rsidR="00CB23CF">
              <w:t xml:space="preserve"> </w:t>
            </w:r>
            <w:r w:rsidR="00CB23CF" w:rsidRPr="00CB23CF">
              <w:t xml:space="preserve">Deze toelage(n) dient </w:t>
            </w:r>
            <w:r w:rsidR="00DD0EF5">
              <w:t>opdrachtnemer</w:t>
            </w:r>
            <w:r w:rsidR="00CB23CF" w:rsidRPr="00CB23CF">
              <w:t xml:space="preserve"> volledig uit te (laten) betalen aan de </w:t>
            </w:r>
            <w:r>
              <w:t>ICT-Professional</w:t>
            </w:r>
            <w:r w:rsidR="00CB23CF" w:rsidRPr="00CB23CF">
              <w:t xml:space="preserve"> en is geen vergoeding die (deels) toekomt aan de </w:t>
            </w:r>
            <w:r w:rsidR="00DD0EF5">
              <w:t>opdrachtnemer</w:t>
            </w:r>
            <w:r w:rsidR="00CB23CF" w:rsidRPr="00CB23CF">
              <w:t xml:space="preserve"> of een derde.</w:t>
            </w:r>
          </w:p>
          <w:p w14:paraId="561DB71C" w14:textId="4D0698FE" w:rsidR="0031785E" w:rsidRDefault="0031785E" w:rsidP="00CB23CF"/>
          <w:p w14:paraId="293A4486" w14:textId="4FF4D307" w:rsidR="007067CF" w:rsidRPr="0007351B" w:rsidRDefault="0031785E" w:rsidP="00CB23CF">
            <w:r w:rsidRPr="0007351B">
              <w:t xml:space="preserve">Zodra de consignatiedienst overgaat in daadwerkelijke inzet, wordt het reguliere tarief van toepassing en vervalt op dat moment </w:t>
            </w:r>
            <w:r>
              <w:t>de toelage voor</w:t>
            </w:r>
            <w:r w:rsidRPr="0007351B">
              <w:t xml:space="preserve"> consignatie</w:t>
            </w:r>
            <w:r>
              <w:t>dienst</w:t>
            </w:r>
            <w:r w:rsidRPr="0007351B">
              <w:t>.</w:t>
            </w:r>
          </w:p>
        </w:tc>
      </w:tr>
      <w:tr w:rsidR="0007351B" w:rsidRPr="0007351B" w14:paraId="4E706D65" w14:textId="77777777" w:rsidTr="005D1E7D">
        <w:trPr>
          <w:trHeight w:val="506"/>
        </w:trPr>
        <w:tc>
          <w:tcPr>
            <w:tcW w:w="851" w:type="dxa"/>
            <w:shd w:val="clear" w:color="auto" w:fill="auto"/>
            <w:noWrap/>
            <w:hideMark/>
          </w:tcPr>
          <w:p w14:paraId="7670303B" w14:textId="77777777" w:rsidR="0007351B" w:rsidRPr="0007351B" w:rsidRDefault="0007351B">
            <w:r w:rsidRPr="0007351B">
              <w:t>T.15</w:t>
            </w:r>
          </w:p>
        </w:tc>
        <w:tc>
          <w:tcPr>
            <w:tcW w:w="9632" w:type="dxa"/>
            <w:hideMark/>
          </w:tcPr>
          <w:p w14:paraId="7FEE6926" w14:textId="5132852C" w:rsidR="0031785E" w:rsidRDefault="00DD2CE9" w:rsidP="0031785E">
            <w:r>
              <w:t xml:space="preserve">Als de </w:t>
            </w:r>
            <w:r w:rsidR="007C7CBA">
              <w:t>ICT-Professional</w:t>
            </w:r>
            <w:r w:rsidR="0031785E">
              <w:t xml:space="preserve"> in opdracht van </w:t>
            </w:r>
            <w:r>
              <w:t xml:space="preserve">de </w:t>
            </w:r>
            <w:r w:rsidR="007C7CBA">
              <w:t>Deelnemer</w:t>
            </w:r>
            <w:r>
              <w:t>, met schriftelijke toestemming vooraf van de</w:t>
            </w:r>
            <w:r w:rsidR="0031785E">
              <w:t xml:space="preserve"> </w:t>
            </w:r>
            <w:r w:rsidR="00B44063">
              <w:t>inhurend manager</w:t>
            </w:r>
            <w:r>
              <w:t xml:space="preserve"> bij de </w:t>
            </w:r>
            <w:r w:rsidR="007C7CBA">
              <w:t>Deelnemer</w:t>
            </w:r>
            <w:r>
              <w:t>,</w:t>
            </w:r>
            <w:r w:rsidR="0031785E">
              <w:t xml:space="preserve"> </w:t>
            </w:r>
            <w:r w:rsidR="00E07227">
              <w:t>moet werken</w:t>
            </w:r>
            <w:r w:rsidR="0031785E">
              <w:t xml:space="preserve"> buiten de werktijden van </w:t>
            </w:r>
            <w:r>
              <w:t>zijn</w:t>
            </w:r>
            <w:r w:rsidR="0031785E">
              <w:t xml:space="preserve"> arbeidspatroon, en er sprake is van overwerk</w:t>
            </w:r>
            <w:r w:rsidR="00E07227">
              <w:t>,</w:t>
            </w:r>
            <w:r w:rsidR="0031785E">
              <w:t xml:space="preserve"> dan heeft </w:t>
            </w:r>
            <w:r>
              <w:t xml:space="preserve">de </w:t>
            </w:r>
            <w:r w:rsidR="00DD0EF5">
              <w:t>opdrachtnemer</w:t>
            </w:r>
            <w:r>
              <w:t xml:space="preserve"> </w:t>
            </w:r>
            <w:r w:rsidR="00C33737">
              <w:t>of</w:t>
            </w:r>
            <w:r>
              <w:t xml:space="preserve"> </w:t>
            </w:r>
            <w:r w:rsidR="007C7CBA">
              <w:t>ICT-Professional</w:t>
            </w:r>
            <w:r w:rsidR="0031785E">
              <w:t xml:space="preserve"> recht op een vergoeding voor overwerk als </w:t>
            </w:r>
            <w:r>
              <w:t xml:space="preserve">de </w:t>
            </w:r>
            <w:r w:rsidR="007C7CBA">
              <w:t>ICT-Professional</w:t>
            </w:r>
            <w:r w:rsidR="0031785E">
              <w:t xml:space="preserve"> </w:t>
            </w:r>
            <w:r>
              <w:t>een opdracht uitvoert voor een functie/rol die</w:t>
            </w:r>
            <w:r w:rsidR="003F38BA">
              <w:t xml:space="preserve"> is</w:t>
            </w:r>
            <w:r>
              <w:t xml:space="preserve"> ingeschaald op </w:t>
            </w:r>
            <w:r w:rsidR="00A447D8">
              <w:t xml:space="preserve">salarisschaal Rijk </w:t>
            </w:r>
            <w:r>
              <w:t xml:space="preserve">10 of lager. </w:t>
            </w:r>
          </w:p>
          <w:p w14:paraId="432A61F0" w14:textId="6D6092C1" w:rsidR="0031785E" w:rsidRDefault="003F38BA" w:rsidP="004617ED">
            <w:r>
              <w:t>Als</w:t>
            </w:r>
            <w:r w:rsidR="0031785E">
              <w:t xml:space="preserve"> </w:t>
            </w:r>
            <w:r w:rsidR="00DD2CE9">
              <w:t xml:space="preserve">de </w:t>
            </w:r>
            <w:r w:rsidR="007C7CBA">
              <w:t>ICT-Professional</w:t>
            </w:r>
            <w:r w:rsidR="0031785E">
              <w:t xml:space="preserve"> overwerkt aansluitend aan </w:t>
            </w:r>
            <w:r w:rsidR="00DD2CE9">
              <w:t>zijn</w:t>
            </w:r>
            <w:r w:rsidR="0031785E">
              <w:t xml:space="preserve"> dagelijkse werktijd</w:t>
            </w:r>
            <w:r w:rsidR="00E07227">
              <w:t>,</w:t>
            </w:r>
            <w:r w:rsidR="0031785E">
              <w:t xml:space="preserve"> geldt als aanvullende voorwaarde dat </w:t>
            </w:r>
            <w:r w:rsidR="00DD2CE9">
              <w:t>er pas recht is op</w:t>
            </w:r>
            <w:r w:rsidR="0031785E">
              <w:t xml:space="preserve"> </w:t>
            </w:r>
            <w:r w:rsidR="00DD2CE9">
              <w:t>de overwerk</w:t>
            </w:r>
            <w:r w:rsidR="0031785E">
              <w:t xml:space="preserve">vergoeding als </w:t>
            </w:r>
            <w:r w:rsidR="00DD2CE9">
              <w:t xml:space="preserve">de </w:t>
            </w:r>
            <w:r w:rsidR="007C7CBA">
              <w:t>ICT-Professional</w:t>
            </w:r>
            <w:r w:rsidR="0031785E">
              <w:t xml:space="preserve"> minimaal een uur of langer overwerkt.</w:t>
            </w:r>
            <w:r w:rsidR="004617ED">
              <w:t xml:space="preserve"> </w:t>
            </w:r>
            <w:r w:rsidR="0031785E">
              <w:t xml:space="preserve">Voor overwerk heeft </w:t>
            </w:r>
            <w:r w:rsidR="004617ED">
              <w:t xml:space="preserve">de </w:t>
            </w:r>
            <w:r w:rsidR="007C7CBA">
              <w:t>ICT-Professional</w:t>
            </w:r>
            <w:r w:rsidR="0031785E">
              <w:t xml:space="preserve"> recht op een vergoeding in tijd en een vergoeding in geld.</w:t>
            </w:r>
          </w:p>
          <w:p w14:paraId="2FA790D5" w14:textId="4A6BD074" w:rsidR="004617ED" w:rsidRDefault="004617ED" w:rsidP="004617ED">
            <w:r w:rsidRPr="004617ED">
              <w:t xml:space="preserve">De vergoeding in tijd is in de vorm van verlofuren, gelijk aan de duur van het overwerk. Deze verlofuren </w:t>
            </w:r>
            <w:r>
              <w:t xml:space="preserve">mag de </w:t>
            </w:r>
            <w:r w:rsidR="007C7CBA">
              <w:t>ICT-Professional</w:t>
            </w:r>
            <w:r>
              <w:t xml:space="preserve"> binnen de maand erna opnemen,</w:t>
            </w:r>
            <w:r w:rsidRPr="004617ED">
              <w:t xml:space="preserve"> </w:t>
            </w:r>
            <w:r>
              <w:t xml:space="preserve">in overleg met </w:t>
            </w:r>
            <w:r w:rsidR="007C7CBA">
              <w:t>Deelnemer</w:t>
            </w:r>
            <w:r>
              <w:t xml:space="preserve"> en </w:t>
            </w:r>
            <w:r w:rsidR="00DD0EF5">
              <w:t>opdrachtnemer</w:t>
            </w:r>
            <w:r w:rsidRPr="004617ED">
              <w:t>.</w:t>
            </w:r>
            <w:r>
              <w:t xml:space="preserve"> Deze verlofuren worden niet bij </w:t>
            </w:r>
            <w:r w:rsidR="007C7CBA">
              <w:t>Deelnemer</w:t>
            </w:r>
            <w:r>
              <w:t xml:space="preserve"> in rekening gebracht.</w:t>
            </w:r>
            <w:r w:rsidR="00C27888">
              <w:t xml:space="preserve"> </w:t>
            </w:r>
          </w:p>
          <w:p w14:paraId="30BDB71D" w14:textId="4A6C052F" w:rsidR="004617ED" w:rsidRDefault="004617ED" w:rsidP="004617ED"/>
          <w:p w14:paraId="48F7331B" w14:textId="2B4B3528" w:rsidR="004617ED" w:rsidRPr="0007351B" w:rsidRDefault="004617ED" w:rsidP="003F38BA">
            <w:r w:rsidRPr="004617ED">
              <w:t xml:space="preserve">De vergoeding in geld is afhankelijk van de duur van het overwerk maar ook van de dag en het tijdstip van </w:t>
            </w:r>
            <w:r>
              <w:t>het</w:t>
            </w:r>
            <w:r w:rsidRPr="004617ED">
              <w:t xml:space="preserve"> overwer</w:t>
            </w:r>
            <w:r w:rsidR="003F38BA">
              <w:t xml:space="preserve">k. </w:t>
            </w:r>
            <w:r w:rsidR="003F38BA" w:rsidRPr="00CB23CF">
              <w:t xml:space="preserve">De hoogte </w:t>
            </w:r>
            <w:r w:rsidR="003F38BA">
              <w:t>van het percentage</w:t>
            </w:r>
            <w:r w:rsidR="003F38BA" w:rsidRPr="00CB23CF">
              <w:t xml:space="preserve"> staat in de op dat moment vigerende cao Rijk (zie momenteel </w:t>
            </w:r>
            <w:r w:rsidR="003F38BA">
              <w:t>www.caorijk.nl,</w:t>
            </w:r>
            <w:r w:rsidR="00C27888">
              <w:t xml:space="preserve"> </w:t>
            </w:r>
            <w:r w:rsidR="003F38BA" w:rsidRPr="00CB23CF">
              <w:t>hoofdstuk ‘variabele beloning, paragraaf 7.</w:t>
            </w:r>
            <w:r w:rsidR="003F38BA">
              <w:t>10</w:t>
            </w:r>
            <w:r w:rsidR="003F38BA" w:rsidRPr="00CB23CF">
              <w:t xml:space="preserve"> over de </w:t>
            </w:r>
            <w:r w:rsidR="003F38BA">
              <w:t>overwerkvergoeding</w:t>
            </w:r>
            <w:r w:rsidR="003F38BA" w:rsidRPr="00CB23CF">
              <w:t>).</w:t>
            </w:r>
            <w:r w:rsidR="003F38BA">
              <w:t xml:space="preserve"> Het toepasselijke percentage wordt vermenigvuldigd met</w:t>
            </w:r>
            <w:r w:rsidR="00C27888">
              <w:t xml:space="preserve"> </w:t>
            </w:r>
            <w:r w:rsidR="003F38BA">
              <w:t>het</w:t>
            </w:r>
            <w:r w:rsidR="003F38BA" w:rsidRPr="001C43DE">
              <w:t xml:space="preserve"> </w:t>
            </w:r>
            <w:r w:rsidR="003F38BA">
              <w:t xml:space="preserve">bij de </w:t>
            </w:r>
            <w:r w:rsidR="00A447D8">
              <w:t xml:space="preserve">salarisschaal Rijk </w:t>
            </w:r>
            <w:r w:rsidR="003F38BA">
              <w:t xml:space="preserve">passende </w:t>
            </w:r>
            <w:r w:rsidR="003F38BA" w:rsidRPr="001C43DE">
              <w:t>"</w:t>
            </w:r>
            <w:r w:rsidR="003F38BA">
              <w:t>uurtarief contracturen</w:t>
            </w:r>
            <w:r w:rsidR="003F38BA" w:rsidRPr="001C43DE">
              <w:t xml:space="preserve"> exclusief btw", zoals vermeld in de tabel "</w:t>
            </w:r>
            <w:r w:rsidR="003F38BA">
              <w:t>directe</w:t>
            </w:r>
            <w:r w:rsidR="003F38BA" w:rsidRPr="001C43DE">
              <w:t xml:space="preserve"> loonkosten per salarisschaal </w:t>
            </w:r>
            <w:r w:rsidR="00A447D8">
              <w:t xml:space="preserve">Rijk </w:t>
            </w:r>
            <w:r w:rsidR="003F38BA" w:rsidRPr="001C43DE">
              <w:t xml:space="preserve">in [kalenderjaar T]" van het document "Handleiding Overheidstarieven" dat jaarlijks door het </w:t>
            </w:r>
            <w:r w:rsidR="00195D58">
              <w:t>m</w:t>
            </w:r>
            <w:r w:rsidR="003F38BA" w:rsidRPr="001C43DE">
              <w:t>inisterie van Binnenlandse Zaken en Koninkrijksrelaties wordt gepubliceerd.</w:t>
            </w:r>
            <w:r w:rsidR="003F38BA">
              <w:t xml:space="preserve"> </w:t>
            </w:r>
            <w:r w:rsidR="003F38BA" w:rsidRPr="00CB23CF">
              <w:t xml:space="preserve">Deze </w:t>
            </w:r>
            <w:r w:rsidR="003F38BA">
              <w:t>vergoeding voor overwerk</w:t>
            </w:r>
            <w:r w:rsidR="003F38BA" w:rsidRPr="00CB23CF">
              <w:t xml:space="preserve"> dient </w:t>
            </w:r>
            <w:r w:rsidR="00DD0EF5">
              <w:t>opdrachtnemer</w:t>
            </w:r>
            <w:r w:rsidR="003F38BA" w:rsidRPr="00CB23CF">
              <w:t xml:space="preserve"> volledig uit te (laten) betalen aan de </w:t>
            </w:r>
            <w:r w:rsidR="007C7CBA">
              <w:t>ICT-Professional</w:t>
            </w:r>
            <w:r w:rsidR="003F38BA" w:rsidRPr="00CB23CF">
              <w:t xml:space="preserve"> en is geen vergoeding die (deels) toekomt aan de </w:t>
            </w:r>
            <w:r w:rsidR="00DD0EF5">
              <w:t>opdrachtnemer</w:t>
            </w:r>
            <w:r w:rsidR="003F38BA" w:rsidRPr="00CB23CF">
              <w:t xml:space="preserve"> of een derde.</w:t>
            </w:r>
          </w:p>
        </w:tc>
      </w:tr>
      <w:tr w:rsidR="0007351B" w:rsidRPr="0007351B" w14:paraId="290E2CDF" w14:textId="77777777" w:rsidTr="005D1E7D">
        <w:trPr>
          <w:trHeight w:val="684"/>
        </w:trPr>
        <w:tc>
          <w:tcPr>
            <w:tcW w:w="851" w:type="dxa"/>
            <w:shd w:val="clear" w:color="auto" w:fill="auto"/>
            <w:noWrap/>
            <w:hideMark/>
          </w:tcPr>
          <w:p w14:paraId="4A21ACAF" w14:textId="77777777" w:rsidR="0007351B" w:rsidRPr="0007351B" w:rsidRDefault="0007351B">
            <w:r w:rsidRPr="0007351B">
              <w:t>T.16</w:t>
            </w:r>
          </w:p>
        </w:tc>
        <w:tc>
          <w:tcPr>
            <w:tcW w:w="9632" w:type="dxa"/>
            <w:hideMark/>
          </w:tcPr>
          <w:p w14:paraId="08EA8C1F" w14:textId="14747B82" w:rsidR="0007351B" w:rsidRPr="0007351B" w:rsidRDefault="0007351B">
            <w:r w:rsidRPr="0007351B">
              <w:t xml:space="preserve">Indien </w:t>
            </w:r>
            <w:r w:rsidR="00DD0EF5">
              <w:t>opdrachtnemer</w:t>
            </w:r>
            <w:r w:rsidRPr="0007351B">
              <w:t xml:space="preserve"> aangeeft geen btw in rekening te hoeven brengen, dan dient deze de bewijsmiddelen daartoe aan de </w:t>
            </w:r>
            <w:r w:rsidR="007C7CBA">
              <w:t>Deelnemer</w:t>
            </w:r>
            <w:r w:rsidRPr="0007351B">
              <w:t xml:space="preserve"> te overleggen, binnen 20 kalenderdagen na diens verzoek hiertoe.</w:t>
            </w:r>
          </w:p>
        </w:tc>
      </w:tr>
      <w:tr w:rsidR="0007351B" w:rsidRPr="0007351B" w14:paraId="36220601" w14:textId="77777777" w:rsidTr="005D1E7D">
        <w:trPr>
          <w:trHeight w:val="450"/>
        </w:trPr>
        <w:tc>
          <w:tcPr>
            <w:tcW w:w="851" w:type="dxa"/>
            <w:shd w:val="clear" w:color="auto" w:fill="auto"/>
            <w:noWrap/>
            <w:hideMark/>
          </w:tcPr>
          <w:p w14:paraId="1FDC35EA" w14:textId="77777777" w:rsidR="0007351B" w:rsidRPr="0007351B" w:rsidRDefault="0007351B">
            <w:r w:rsidRPr="0007351B">
              <w:t>T.17</w:t>
            </w:r>
          </w:p>
        </w:tc>
        <w:tc>
          <w:tcPr>
            <w:tcW w:w="9632" w:type="dxa"/>
            <w:hideMark/>
          </w:tcPr>
          <w:p w14:paraId="5E0D0FBF" w14:textId="6BECDEBB" w:rsidR="0007351B" w:rsidRPr="0007351B" w:rsidRDefault="00A4553C">
            <w:r>
              <w:t>Opdrachtnemer</w:t>
            </w:r>
            <w:r w:rsidR="0007351B" w:rsidRPr="0007351B">
              <w:t xml:space="preserve"> is aansprakelijk voor de (extra) kosten inzake btw indien deze ten onrechte niet, of voor een onjuist bedrag bij de </w:t>
            </w:r>
            <w:r w:rsidR="007C7CBA">
              <w:t>Deelnemer</w:t>
            </w:r>
            <w:r w:rsidR="0007351B" w:rsidRPr="0007351B">
              <w:t xml:space="preserve"> in rekening zijn gebracht. De verantwoordelijkheid voor een juiste btw-afdracht ligt, behoudens het gestelde in de hierna genoemde zin, te allen tijde bij </w:t>
            </w:r>
            <w:r w:rsidR="00DD0EF5">
              <w:t>opdrachtnemer</w:t>
            </w:r>
            <w:r w:rsidR="0007351B" w:rsidRPr="0007351B">
              <w:t xml:space="preserve">. Wanneer de </w:t>
            </w:r>
            <w:r w:rsidR="007C7CBA">
              <w:t>Deelnemer</w:t>
            </w:r>
            <w:r w:rsidR="0007351B" w:rsidRPr="0007351B">
              <w:t xml:space="preserve"> een dienst afneemt van een buitenlandse onderneming en de prestatie wordt volgens de fiscale regelgeving geacht in Nederland te zijn verricht, dan is de </w:t>
            </w:r>
            <w:r w:rsidR="007C7CBA">
              <w:lastRenderedPageBreak/>
              <w:t>Deelnemer</w:t>
            </w:r>
            <w:r w:rsidR="0007351B" w:rsidRPr="0007351B">
              <w:t xml:space="preserve"> zelf verantwoordelijk voor de afdracht van btw aan de Nederlandse fiscus over deze in Nederland verrichte dienst(en).</w:t>
            </w:r>
          </w:p>
        </w:tc>
      </w:tr>
      <w:tr w:rsidR="0007351B" w:rsidRPr="0007351B" w14:paraId="3FBDEE7C" w14:textId="77777777" w:rsidTr="005D1E7D">
        <w:trPr>
          <w:trHeight w:val="209"/>
        </w:trPr>
        <w:tc>
          <w:tcPr>
            <w:tcW w:w="851" w:type="dxa"/>
            <w:shd w:val="clear" w:color="auto" w:fill="auto"/>
            <w:noWrap/>
            <w:hideMark/>
          </w:tcPr>
          <w:p w14:paraId="524D1241" w14:textId="77777777" w:rsidR="0007351B" w:rsidRPr="0007351B" w:rsidRDefault="0007351B">
            <w:r w:rsidRPr="0007351B">
              <w:lastRenderedPageBreak/>
              <w:t>T.18</w:t>
            </w:r>
          </w:p>
        </w:tc>
        <w:tc>
          <w:tcPr>
            <w:tcW w:w="9632" w:type="dxa"/>
            <w:hideMark/>
          </w:tcPr>
          <w:p w14:paraId="71C222CC" w14:textId="104C85D5" w:rsidR="0007351B" w:rsidRPr="0007351B" w:rsidRDefault="0007351B">
            <w:r w:rsidRPr="0007351B">
              <w:t xml:space="preserve">De tarieven van lopende Nadere </w:t>
            </w:r>
            <w:r w:rsidR="002F5B78">
              <w:t>Overeenkomst</w:t>
            </w:r>
            <w:r w:rsidRPr="0007351B">
              <w:t>en</w:t>
            </w:r>
            <w:r w:rsidR="00195D58">
              <w:t xml:space="preserve"> </w:t>
            </w:r>
            <w:r w:rsidRPr="0007351B">
              <w:t>(inclusief verlengingen) worden niet geïndexeerd.</w:t>
            </w:r>
          </w:p>
        </w:tc>
      </w:tr>
      <w:tr w:rsidR="0007351B" w:rsidRPr="0007351B" w14:paraId="5B166F31" w14:textId="77777777" w:rsidTr="005D1E7D">
        <w:trPr>
          <w:trHeight w:val="885"/>
        </w:trPr>
        <w:tc>
          <w:tcPr>
            <w:tcW w:w="851" w:type="dxa"/>
            <w:shd w:val="clear" w:color="auto" w:fill="auto"/>
            <w:noWrap/>
            <w:hideMark/>
          </w:tcPr>
          <w:p w14:paraId="7472E6FB" w14:textId="77777777" w:rsidR="0007351B" w:rsidRPr="0007351B" w:rsidRDefault="0007351B">
            <w:r w:rsidRPr="0007351B">
              <w:t>T.19</w:t>
            </w:r>
          </w:p>
        </w:tc>
        <w:tc>
          <w:tcPr>
            <w:tcW w:w="9632" w:type="dxa"/>
            <w:hideMark/>
          </w:tcPr>
          <w:p w14:paraId="77142683" w14:textId="4B877173" w:rsidR="0007351B" w:rsidRPr="0007351B" w:rsidRDefault="00A4553C">
            <w:r>
              <w:t>Opdrachtnemer</w:t>
            </w:r>
            <w:r w:rsidR="0007351B" w:rsidRPr="0007351B">
              <w:t xml:space="preserve"> dient te factureren per </w:t>
            </w:r>
            <w:r w:rsidR="004E424A">
              <w:t>Nadere Overeenkomst</w:t>
            </w:r>
            <w:r w:rsidR="0007351B" w:rsidRPr="0007351B">
              <w:t xml:space="preserve"> of geaggregeerd per organisatieonderdeel (of </w:t>
            </w:r>
            <w:r w:rsidR="004E424A">
              <w:t>combinatie</w:t>
            </w:r>
            <w:r w:rsidR="0007351B" w:rsidRPr="0007351B">
              <w:t xml:space="preserve"> daarvan) en eventueel gesplitst per kostenplaats, tenzij een </w:t>
            </w:r>
            <w:r w:rsidR="007C7CBA">
              <w:t>Deelnemer</w:t>
            </w:r>
            <w:r w:rsidR="0007351B" w:rsidRPr="0007351B">
              <w:t xml:space="preserve"> gebruik maakt of gaat maken van '</w:t>
            </w:r>
            <w:proofErr w:type="spellStart"/>
            <w:r w:rsidR="0007351B" w:rsidRPr="0007351B">
              <w:t>reversed</w:t>
            </w:r>
            <w:proofErr w:type="spellEnd"/>
            <w:r w:rsidR="0007351B" w:rsidRPr="0007351B">
              <w:t xml:space="preserve"> </w:t>
            </w:r>
            <w:proofErr w:type="spellStart"/>
            <w:r w:rsidR="0007351B" w:rsidRPr="0007351B">
              <w:t>invoicing</w:t>
            </w:r>
            <w:proofErr w:type="spellEnd"/>
            <w:r w:rsidR="0007351B" w:rsidRPr="0007351B">
              <w:t xml:space="preserve">' (Zie </w:t>
            </w:r>
            <w:r w:rsidR="0007351B" w:rsidRPr="00A61F4B">
              <w:t>T.</w:t>
            </w:r>
            <w:r w:rsidR="00990001" w:rsidRPr="00A61F4B">
              <w:t>28</w:t>
            </w:r>
            <w:r w:rsidR="0007351B" w:rsidRPr="0007351B">
              <w:t xml:space="preserve"> e.v.). Dit wordt vastgelegd in het Dossier Afspraken en Procedures (DAP).</w:t>
            </w:r>
          </w:p>
        </w:tc>
      </w:tr>
      <w:tr w:rsidR="0007351B" w:rsidRPr="0007351B" w14:paraId="141024BE" w14:textId="77777777" w:rsidTr="005D1E7D">
        <w:trPr>
          <w:trHeight w:val="570"/>
        </w:trPr>
        <w:tc>
          <w:tcPr>
            <w:tcW w:w="851" w:type="dxa"/>
            <w:shd w:val="clear" w:color="auto" w:fill="auto"/>
            <w:noWrap/>
            <w:hideMark/>
          </w:tcPr>
          <w:p w14:paraId="39C5D5AE" w14:textId="1E3AABC4" w:rsidR="0007351B" w:rsidRPr="0007351B" w:rsidRDefault="0007351B">
            <w:r w:rsidRPr="0007351B">
              <w:t>T.2</w:t>
            </w:r>
            <w:r w:rsidR="00EB784A">
              <w:t>0</w:t>
            </w:r>
          </w:p>
        </w:tc>
        <w:tc>
          <w:tcPr>
            <w:tcW w:w="9632" w:type="dxa"/>
            <w:hideMark/>
          </w:tcPr>
          <w:p w14:paraId="75A3480E" w14:textId="0659A00F" w:rsidR="0007351B" w:rsidRPr="0007351B" w:rsidRDefault="00A4553C">
            <w:r>
              <w:t>Opdrachtnemer</w:t>
            </w:r>
            <w:r w:rsidR="0007351B" w:rsidRPr="0007351B">
              <w:t xml:space="preserve"> factureert vanuit één rechtspersoon, en daarbinnen één centraal punt. Het is niet toegestaan dat door </w:t>
            </w:r>
            <w:r w:rsidR="00DD0EF5">
              <w:t>opdrachtnemer</w:t>
            </w:r>
            <w:r w:rsidR="0007351B" w:rsidRPr="0007351B">
              <w:t xml:space="preserve"> ingezette onderaannemers rechtstreeks aan </w:t>
            </w:r>
            <w:r w:rsidR="007C7CBA">
              <w:t>Deelnemer</w:t>
            </w:r>
            <w:r w:rsidR="0007351B" w:rsidRPr="0007351B">
              <w:t xml:space="preserve"> een factuur te sturen.</w:t>
            </w:r>
          </w:p>
        </w:tc>
      </w:tr>
      <w:tr w:rsidR="0007351B" w:rsidRPr="0007351B" w14:paraId="2977C893" w14:textId="77777777" w:rsidTr="005D1E7D">
        <w:trPr>
          <w:trHeight w:val="709"/>
        </w:trPr>
        <w:tc>
          <w:tcPr>
            <w:tcW w:w="851" w:type="dxa"/>
            <w:shd w:val="clear" w:color="auto" w:fill="auto"/>
            <w:noWrap/>
            <w:hideMark/>
          </w:tcPr>
          <w:p w14:paraId="4A5E56FA" w14:textId="5AA403C9" w:rsidR="0007351B" w:rsidRPr="0007351B" w:rsidRDefault="0007351B">
            <w:r w:rsidRPr="0007351B">
              <w:t>T.2</w:t>
            </w:r>
            <w:r w:rsidR="00EB784A">
              <w:t>1</w:t>
            </w:r>
          </w:p>
        </w:tc>
        <w:tc>
          <w:tcPr>
            <w:tcW w:w="9632" w:type="dxa"/>
            <w:hideMark/>
          </w:tcPr>
          <w:p w14:paraId="203B9960" w14:textId="4926263B" w:rsidR="0007351B" w:rsidRPr="0007351B" w:rsidRDefault="0007351B">
            <w:r w:rsidRPr="0007351B">
              <w:t xml:space="preserve">Facturering vindt maandelijks achteraf plaats binnen 10 werkdagen na afloop van de betreffende kalendermaand op basis van de door </w:t>
            </w:r>
            <w:r w:rsidR="007C7CBA">
              <w:t>Deelnemer</w:t>
            </w:r>
            <w:r w:rsidRPr="0007351B">
              <w:t xml:space="preserve"> goedgekeurde urenverantwoording</w:t>
            </w:r>
            <w:r w:rsidR="004E424A">
              <w:t>/prestatieverklaring</w:t>
            </w:r>
            <w:r w:rsidRPr="0007351B">
              <w:t xml:space="preserve"> met betrekking tot de in de betreffende kalendermaand door de </w:t>
            </w:r>
            <w:r w:rsidR="007C7CBA">
              <w:t>ICT-Professional</w:t>
            </w:r>
            <w:r w:rsidRPr="0007351B">
              <w:t xml:space="preserve"> verrichte werkzaamheden.</w:t>
            </w:r>
          </w:p>
        </w:tc>
      </w:tr>
      <w:tr w:rsidR="008F2AB4" w:rsidRPr="0007351B" w14:paraId="12353CE4" w14:textId="77777777" w:rsidTr="005D1E7D">
        <w:trPr>
          <w:trHeight w:val="3349"/>
        </w:trPr>
        <w:tc>
          <w:tcPr>
            <w:tcW w:w="851" w:type="dxa"/>
            <w:shd w:val="clear" w:color="auto" w:fill="auto"/>
            <w:noWrap/>
            <w:hideMark/>
          </w:tcPr>
          <w:p w14:paraId="73567AED" w14:textId="5A324A19" w:rsidR="008F2AB4" w:rsidRPr="0007351B" w:rsidRDefault="008F2AB4">
            <w:r w:rsidRPr="0007351B">
              <w:t>T.2</w:t>
            </w:r>
            <w:r w:rsidR="00EB784A">
              <w:t>2</w:t>
            </w:r>
          </w:p>
        </w:tc>
        <w:tc>
          <w:tcPr>
            <w:tcW w:w="9632" w:type="dxa"/>
            <w:hideMark/>
          </w:tcPr>
          <w:p w14:paraId="57B6D9E5" w14:textId="77777777" w:rsidR="008F2AB4" w:rsidRDefault="008F2AB4">
            <w:r w:rsidRPr="0007351B">
              <w:t>De factuur dient minimaal onderstaande gegevens te bevatten:</w:t>
            </w:r>
          </w:p>
          <w:p w14:paraId="1CD21384" w14:textId="70689E80" w:rsidR="008F2AB4" w:rsidRDefault="004E424A" w:rsidP="005D592E">
            <w:pPr>
              <w:pStyle w:val="Lijstalinea"/>
              <w:numPr>
                <w:ilvl w:val="0"/>
                <w:numId w:val="5"/>
              </w:numPr>
            </w:pPr>
            <w:r>
              <w:t>D</w:t>
            </w:r>
            <w:r w:rsidR="008F2AB4" w:rsidRPr="0007351B">
              <w:t>e wettelijk verplichte factuurgegevens</w:t>
            </w:r>
          </w:p>
          <w:p w14:paraId="424362F4" w14:textId="78957DEC" w:rsidR="008F2AB4" w:rsidRDefault="004E424A" w:rsidP="005D592E">
            <w:pPr>
              <w:pStyle w:val="Lijstalinea"/>
              <w:numPr>
                <w:ilvl w:val="0"/>
                <w:numId w:val="5"/>
              </w:numPr>
            </w:pPr>
            <w:r>
              <w:t>F</w:t>
            </w:r>
            <w:r w:rsidR="008F2AB4" w:rsidRPr="0007351B">
              <w:t>actuurnummer en datum;</w:t>
            </w:r>
          </w:p>
          <w:p w14:paraId="2E3806BB" w14:textId="3AF1EC55" w:rsidR="008F2AB4" w:rsidRDefault="004E424A" w:rsidP="005D592E">
            <w:pPr>
              <w:pStyle w:val="Lijstalinea"/>
              <w:numPr>
                <w:ilvl w:val="0"/>
                <w:numId w:val="5"/>
              </w:numPr>
            </w:pPr>
            <w:r>
              <w:t>N</w:t>
            </w:r>
            <w:r w:rsidR="008F2AB4" w:rsidRPr="0007351B">
              <w:t xml:space="preserve">aam/kostenplaats van de </w:t>
            </w:r>
            <w:r w:rsidR="007C7CBA">
              <w:t>Deelnemer</w:t>
            </w:r>
            <w:r w:rsidR="008F2AB4" w:rsidRPr="0007351B">
              <w:t>/directie/afdeling;</w:t>
            </w:r>
          </w:p>
          <w:p w14:paraId="3666F07A" w14:textId="7C5F4E79" w:rsidR="008F2AB4" w:rsidRDefault="004E424A" w:rsidP="005D592E">
            <w:pPr>
              <w:pStyle w:val="Lijstalinea"/>
              <w:numPr>
                <w:ilvl w:val="0"/>
                <w:numId w:val="5"/>
              </w:numPr>
            </w:pPr>
            <w:r>
              <w:t>D</w:t>
            </w:r>
            <w:r w:rsidR="008F2AB4" w:rsidRPr="0007351B">
              <w:t xml:space="preserve">e organisatieonderdelen zoals bedoeld in eis </w:t>
            </w:r>
            <w:r w:rsidR="008F2AB4" w:rsidRPr="00A61F4B">
              <w:t>T.</w:t>
            </w:r>
            <w:r w:rsidR="00E36E2F" w:rsidRPr="00A61F4B">
              <w:t>19</w:t>
            </w:r>
            <w:r w:rsidR="005152E2" w:rsidRPr="00A61F4B">
              <w:t>;</w:t>
            </w:r>
          </w:p>
          <w:p w14:paraId="2624492B" w14:textId="114BCF3D" w:rsidR="008F2AB4" w:rsidRDefault="004E424A" w:rsidP="005D592E">
            <w:pPr>
              <w:pStyle w:val="Lijstalinea"/>
              <w:numPr>
                <w:ilvl w:val="0"/>
                <w:numId w:val="5"/>
              </w:numPr>
            </w:pPr>
            <w:r>
              <w:t>D</w:t>
            </w:r>
            <w:r w:rsidR="008F2AB4" w:rsidRPr="0007351B">
              <w:t>e kalendermaand waarop de factuur betrekking heeft;</w:t>
            </w:r>
          </w:p>
          <w:p w14:paraId="5917D016" w14:textId="245A1BB9" w:rsidR="008F2AB4" w:rsidRDefault="004E424A" w:rsidP="005D592E">
            <w:pPr>
              <w:pStyle w:val="Lijstalinea"/>
              <w:numPr>
                <w:ilvl w:val="0"/>
                <w:numId w:val="5"/>
              </w:numPr>
            </w:pPr>
            <w:r>
              <w:t>I</w:t>
            </w:r>
            <w:r w:rsidR="008F2AB4" w:rsidRPr="0007351B">
              <w:t>nkoopordernummer(s) en bijbehorende omschrijving;</w:t>
            </w:r>
          </w:p>
          <w:p w14:paraId="0196B131" w14:textId="344B4C85" w:rsidR="008F2AB4" w:rsidRDefault="004E424A" w:rsidP="005D592E">
            <w:pPr>
              <w:pStyle w:val="Lijstalinea"/>
              <w:numPr>
                <w:ilvl w:val="0"/>
                <w:numId w:val="5"/>
              </w:numPr>
            </w:pPr>
            <w:r>
              <w:t>H</w:t>
            </w:r>
            <w:r w:rsidR="008F2AB4" w:rsidRPr="0007351B">
              <w:t xml:space="preserve">et Overheidsidentificatienummer (OIN) van de </w:t>
            </w:r>
            <w:r w:rsidR="007C7CBA">
              <w:t>Deelnemer</w:t>
            </w:r>
            <w:r w:rsidR="008F2AB4" w:rsidRPr="0007351B">
              <w:t>;</w:t>
            </w:r>
          </w:p>
          <w:p w14:paraId="0D184613" w14:textId="1DD5EB61" w:rsidR="008F2AB4" w:rsidRDefault="004E424A" w:rsidP="005D592E">
            <w:pPr>
              <w:pStyle w:val="Lijstalinea"/>
              <w:numPr>
                <w:ilvl w:val="0"/>
                <w:numId w:val="5"/>
              </w:numPr>
            </w:pPr>
            <w:r>
              <w:t>D</w:t>
            </w:r>
            <w:r w:rsidR="008F2AB4" w:rsidRPr="0007351B">
              <w:t xml:space="preserve">e naam van de </w:t>
            </w:r>
            <w:r w:rsidR="007C7CBA">
              <w:t>ICT-Professional</w:t>
            </w:r>
            <w:r w:rsidR="008F2AB4" w:rsidRPr="0007351B">
              <w:t>(s);</w:t>
            </w:r>
          </w:p>
          <w:p w14:paraId="7744ECE4" w14:textId="31B9B283" w:rsidR="008F2AB4" w:rsidRDefault="004E424A" w:rsidP="005D592E">
            <w:pPr>
              <w:pStyle w:val="Lijstalinea"/>
              <w:numPr>
                <w:ilvl w:val="0"/>
                <w:numId w:val="5"/>
              </w:numPr>
            </w:pPr>
            <w:r>
              <w:t>H</w:t>
            </w:r>
            <w:r w:rsidR="008F2AB4" w:rsidRPr="0007351B">
              <w:t xml:space="preserve">et aantal gewerkte uren per </w:t>
            </w:r>
            <w:r w:rsidR="007C7CBA">
              <w:t>ICT-Professional</w:t>
            </w:r>
            <w:r w:rsidR="008F2AB4" w:rsidRPr="0007351B">
              <w:t xml:space="preserve"> en bijbehorend tarief;</w:t>
            </w:r>
          </w:p>
          <w:p w14:paraId="2A40CFB1" w14:textId="2D67A9E5" w:rsidR="008F2AB4" w:rsidRDefault="004E424A" w:rsidP="005D592E">
            <w:pPr>
              <w:pStyle w:val="Lijstalinea"/>
              <w:numPr>
                <w:ilvl w:val="0"/>
                <w:numId w:val="5"/>
              </w:numPr>
            </w:pPr>
            <w:r>
              <w:t>E</w:t>
            </w:r>
            <w:r w:rsidR="008F2AB4" w:rsidRPr="0007351B">
              <w:t xml:space="preserve">ventuele door de </w:t>
            </w:r>
            <w:r w:rsidR="007C7CBA">
              <w:t>Deelnemer</w:t>
            </w:r>
            <w:r w:rsidR="008F2AB4" w:rsidRPr="0007351B">
              <w:t xml:space="preserve"> goedgekeurde aanvullende vergoedingen;</w:t>
            </w:r>
          </w:p>
          <w:p w14:paraId="136C87E7" w14:textId="6A6CA561" w:rsidR="008F2AB4" w:rsidRDefault="004E424A" w:rsidP="005D592E">
            <w:pPr>
              <w:pStyle w:val="Lijstalinea"/>
              <w:numPr>
                <w:ilvl w:val="0"/>
                <w:numId w:val="5"/>
              </w:numPr>
            </w:pPr>
            <w:r>
              <w:t>H</w:t>
            </w:r>
            <w:r w:rsidR="008F2AB4" w:rsidRPr="0007351B">
              <w:t xml:space="preserve">et subtotaal exclusief </w:t>
            </w:r>
            <w:r>
              <w:t>btw</w:t>
            </w:r>
            <w:r w:rsidR="008F2AB4" w:rsidRPr="0007351B">
              <w:t>;</w:t>
            </w:r>
          </w:p>
          <w:p w14:paraId="45A67126" w14:textId="0E696AAA" w:rsidR="008F2AB4" w:rsidRDefault="004E424A" w:rsidP="005D592E">
            <w:pPr>
              <w:pStyle w:val="Lijstalinea"/>
              <w:numPr>
                <w:ilvl w:val="0"/>
                <w:numId w:val="5"/>
              </w:numPr>
            </w:pPr>
            <w:r>
              <w:t>H</w:t>
            </w:r>
            <w:r w:rsidR="008F2AB4" w:rsidRPr="0007351B">
              <w:t xml:space="preserve">et </w:t>
            </w:r>
            <w:r>
              <w:t>btw-</w:t>
            </w:r>
            <w:r w:rsidR="008F2AB4" w:rsidRPr="0007351B">
              <w:t xml:space="preserve"> percentage en -bedrag</w:t>
            </w:r>
            <w:r w:rsidR="008F2AB4">
              <w:t>;</w:t>
            </w:r>
          </w:p>
          <w:p w14:paraId="1D4F9C8B" w14:textId="5B49B23F" w:rsidR="008F2AB4" w:rsidRPr="0007351B" w:rsidRDefault="004E424A" w:rsidP="005D592E">
            <w:pPr>
              <w:pStyle w:val="Lijstalinea"/>
              <w:numPr>
                <w:ilvl w:val="0"/>
                <w:numId w:val="5"/>
              </w:numPr>
            </w:pPr>
            <w:r>
              <w:t>H</w:t>
            </w:r>
            <w:r w:rsidR="008F2AB4" w:rsidRPr="0007351B">
              <w:t xml:space="preserve">et totaalbedrag inclusief </w:t>
            </w:r>
            <w:r>
              <w:t>btw</w:t>
            </w:r>
            <w:r w:rsidR="008F2AB4" w:rsidRPr="0007351B">
              <w:t>.</w:t>
            </w:r>
          </w:p>
        </w:tc>
      </w:tr>
      <w:tr w:rsidR="0007351B" w:rsidRPr="0007351B" w14:paraId="4C860F98" w14:textId="77777777" w:rsidTr="005D1E7D">
        <w:trPr>
          <w:trHeight w:val="406"/>
        </w:trPr>
        <w:tc>
          <w:tcPr>
            <w:tcW w:w="851" w:type="dxa"/>
            <w:shd w:val="clear" w:color="auto" w:fill="auto"/>
            <w:noWrap/>
            <w:hideMark/>
          </w:tcPr>
          <w:p w14:paraId="1F6DB9BE" w14:textId="3101934C" w:rsidR="0007351B" w:rsidRPr="0007351B" w:rsidRDefault="0007351B">
            <w:r w:rsidRPr="0007351B">
              <w:t>T.2</w:t>
            </w:r>
            <w:r w:rsidR="00EB784A">
              <w:t>3</w:t>
            </w:r>
          </w:p>
        </w:tc>
        <w:tc>
          <w:tcPr>
            <w:tcW w:w="9632" w:type="dxa"/>
            <w:hideMark/>
          </w:tcPr>
          <w:p w14:paraId="4F7B695E" w14:textId="14698E28" w:rsidR="0007351B" w:rsidRPr="0007351B" w:rsidRDefault="0007351B">
            <w:r w:rsidRPr="0007351B">
              <w:t xml:space="preserve">Op verzoek van </w:t>
            </w:r>
            <w:r w:rsidR="007C7CBA">
              <w:t>Deelnemer</w:t>
            </w:r>
            <w:r w:rsidRPr="0007351B">
              <w:t xml:space="preserve"> moet een volledig ingevuld en door de </w:t>
            </w:r>
            <w:r w:rsidR="007C7CBA">
              <w:t>Deelnemer</w:t>
            </w:r>
            <w:r w:rsidRPr="0007351B">
              <w:t xml:space="preserve"> </w:t>
            </w:r>
            <w:r w:rsidR="00990001">
              <w:t>goedgekeurd</w:t>
            </w:r>
            <w:r w:rsidR="00990001" w:rsidRPr="0007351B">
              <w:t xml:space="preserve"> </w:t>
            </w:r>
            <w:r w:rsidRPr="0007351B">
              <w:t>tijdregistratieformulier bij de factuur gevoegd worden.</w:t>
            </w:r>
          </w:p>
        </w:tc>
      </w:tr>
      <w:tr w:rsidR="0007351B" w:rsidRPr="0007351B" w14:paraId="5041BDF1" w14:textId="77777777" w:rsidTr="005D1E7D">
        <w:trPr>
          <w:trHeight w:val="343"/>
        </w:trPr>
        <w:tc>
          <w:tcPr>
            <w:tcW w:w="851" w:type="dxa"/>
            <w:shd w:val="clear" w:color="auto" w:fill="auto"/>
            <w:noWrap/>
            <w:hideMark/>
          </w:tcPr>
          <w:p w14:paraId="4E1108E5" w14:textId="5DB1F674" w:rsidR="0007351B" w:rsidRPr="0007351B" w:rsidRDefault="0007351B">
            <w:r w:rsidRPr="0007351B">
              <w:t>T.2</w:t>
            </w:r>
            <w:r w:rsidR="00EB784A">
              <w:t>4</w:t>
            </w:r>
          </w:p>
        </w:tc>
        <w:tc>
          <w:tcPr>
            <w:tcW w:w="9632" w:type="dxa"/>
            <w:hideMark/>
          </w:tcPr>
          <w:p w14:paraId="7E8F0863" w14:textId="3547F853" w:rsidR="0007351B" w:rsidRPr="0007351B" w:rsidRDefault="0007351B">
            <w:r w:rsidRPr="0007351B">
              <w:t xml:space="preserve">In het Dossier Afspraken en Procedures (DAP) kunnen afwijkende of aanvullende </w:t>
            </w:r>
            <w:r w:rsidR="004E424A">
              <w:t>eisen</w:t>
            </w:r>
            <w:r w:rsidRPr="0007351B">
              <w:t xml:space="preserve"> voor de factuur worden vastgelegd.</w:t>
            </w:r>
          </w:p>
        </w:tc>
      </w:tr>
      <w:tr w:rsidR="0007351B" w:rsidRPr="0007351B" w14:paraId="7B9399D4" w14:textId="77777777" w:rsidTr="005D1E7D">
        <w:trPr>
          <w:trHeight w:val="717"/>
        </w:trPr>
        <w:tc>
          <w:tcPr>
            <w:tcW w:w="851" w:type="dxa"/>
            <w:shd w:val="clear" w:color="auto" w:fill="auto"/>
            <w:noWrap/>
            <w:hideMark/>
          </w:tcPr>
          <w:p w14:paraId="0520A9AF" w14:textId="7435EB14" w:rsidR="0007351B" w:rsidRPr="0007351B" w:rsidRDefault="0007351B">
            <w:r w:rsidRPr="0007351B">
              <w:t>T.2</w:t>
            </w:r>
            <w:r w:rsidR="00EB784A">
              <w:t>5</w:t>
            </w:r>
          </w:p>
        </w:tc>
        <w:tc>
          <w:tcPr>
            <w:tcW w:w="9632" w:type="dxa"/>
            <w:hideMark/>
          </w:tcPr>
          <w:p w14:paraId="511A5DF6" w14:textId="65EED749" w:rsidR="0007351B" w:rsidRPr="0007351B" w:rsidRDefault="007C7CBA">
            <w:r>
              <w:t>Deelnemer</w:t>
            </w:r>
            <w:r w:rsidR="0007351B" w:rsidRPr="0007351B">
              <w:t xml:space="preserve"> kan een vergelijking maken tussen het totaal door </w:t>
            </w:r>
            <w:r w:rsidR="00DD0EF5">
              <w:t>opdrachtnemer</w:t>
            </w:r>
            <w:r w:rsidR="0007351B" w:rsidRPr="0007351B">
              <w:t xml:space="preserve"> gefactureerde bedrag, de goedgekeurde uren, tarieven en onkosten uit de eigen administratie. De </w:t>
            </w:r>
            <w:r>
              <w:t>Deelnemer</w:t>
            </w:r>
            <w:r w:rsidR="0007351B" w:rsidRPr="0007351B">
              <w:t xml:space="preserve"> </w:t>
            </w:r>
            <w:r w:rsidR="004E424A">
              <w:t>be</w:t>
            </w:r>
            <w:r w:rsidR="0007351B" w:rsidRPr="0007351B">
              <w:t>houdt zich het recht voor niet te betalen als er afwijkingen zijn.</w:t>
            </w:r>
          </w:p>
        </w:tc>
      </w:tr>
      <w:tr w:rsidR="0007351B" w:rsidRPr="0007351B" w14:paraId="08538025" w14:textId="77777777" w:rsidTr="0033407C">
        <w:trPr>
          <w:trHeight w:val="2623"/>
        </w:trPr>
        <w:tc>
          <w:tcPr>
            <w:tcW w:w="851" w:type="dxa"/>
            <w:shd w:val="clear" w:color="auto" w:fill="auto"/>
            <w:noWrap/>
            <w:hideMark/>
          </w:tcPr>
          <w:p w14:paraId="5055052A" w14:textId="30A2DE85" w:rsidR="0007351B" w:rsidRPr="0007351B" w:rsidRDefault="0007351B">
            <w:r w:rsidRPr="0007351B">
              <w:t>T.2</w:t>
            </w:r>
            <w:r w:rsidR="00EB784A">
              <w:t>6</w:t>
            </w:r>
          </w:p>
        </w:tc>
        <w:tc>
          <w:tcPr>
            <w:tcW w:w="9632" w:type="dxa"/>
            <w:hideMark/>
          </w:tcPr>
          <w:p w14:paraId="68B3F412" w14:textId="469FCB2C" w:rsidR="008F2AB4" w:rsidRDefault="00A4553C" w:rsidP="0007351B">
            <w:r>
              <w:t>Opdrachtnemer</w:t>
            </w:r>
            <w:r w:rsidR="0007351B" w:rsidRPr="0007351B">
              <w:t xml:space="preserve"> stuurt uitsluitend elektronische facturen (e-facturen) naar de </w:t>
            </w:r>
            <w:r w:rsidR="007C7CBA">
              <w:t>Deelnemer</w:t>
            </w:r>
            <w:r w:rsidR="0007351B" w:rsidRPr="0007351B">
              <w:t xml:space="preserve">. Een e-factuur is een gestructureerd </w:t>
            </w:r>
            <w:r w:rsidR="004E424A">
              <w:t>elektronisch</w:t>
            </w:r>
            <w:r w:rsidR="0007351B" w:rsidRPr="0007351B">
              <w:t xml:space="preserve"> bestand (geen pdf) waarbij de vereiste gegevens altijd op een vaste plek met specifieke codering in het bestand staan. </w:t>
            </w:r>
            <w:r>
              <w:t>Opdrachtnemer</w:t>
            </w:r>
            <w:r w:rsidR="0007351B" w:rsidRPr="0007351B">
              <w:t xml:space="preserve"> kan op </w:t>
            </w:r>
            <w:r w:rsidR="000366E5">
              <w:t>drie</w:t>
            </w:r>
            <w:r w:rsidR="000366E5" w:rsidRPr="0007351B">
              <w:t xml:space="preserve"> </w:t>
            </w:r>
            <w:r w:rsidR="0007351B" w:rsidRPr="0007351B">
              <w:t>manieren e-facturen verzenden:</w:t>
            </w:r>
          </w:p>
          <w:p w14:paraId="5AA7523F" w14:textId="2A704502" w:rsidR="008F2AB4" w:rsidRDefault="0007351B" w:rsidP="005D592E">
            <w:pPr>
              <w:pStyle w:val="Lijstalinea"/>
              <w:numPr>
                <w:ilvl w:val="0"/>
                <w:numId w:val="6"/>
              </w:numPr>
            </w:pPr>
            <w:r w:rsidRPr="0007351B">
              <w:t>Factuurportaal (via Leveranciersportaal) van de Rijksoverheid*</w:t>
            </w:r>
            <w:r w:rsidR="00BD2183">
              <w:t>;</w:t>
            </w:r>
          </w:p>
          <w:p w14:paraId="23831C9E" w14:textId="21317521" w:rsidR="008F2AB4" w:rsidRDefault="0007351B" w:rsidP="005D592E">
            <w:pPr>
              <w:pStyle w:val="Lijstalinea"/>
              <w:numPr>
                <w:ilvl w:val="0"/>
                <w:numId w:val="6"/>
              </w:numPr>
            </w:pPr>
            <w:r w:rsidRPr="0007351B">
              <w:t>E-factureren vanuit een (boekhoud)soft</w:t>
            </w:r>
            <w:r w:rsidR="008F2AB4">
              <w:t xml:space="preserve">warepakket via </w:t>
            </w:r>
            <w:proofErr w:type="spellStart"/>
            <w:r w:rsidR="0082040B">
              <w:t>Peppol</w:t>
            </w:r>
            <w:proofErr w:type="spellEnd"/>
            <w:r w:rsidR="0082040B">
              <w:t xml:space="preserve"> (voorheen </w:t>
            </w:r>
            <w:proofErr w:type="spellStart"/>
            <w:r w:rsidR="008F2AB4">
              <w:t>Simplerinvoicing</w:t>
            </w:r>
            <w:proofErr w:type="spellEnd"/>
            <w:r w:rsidR="0082040B">
              <w:t>)</w:t>
            </w:r>
            <w:r w:rsidR="00BD2183">
              <w:t>;</w:t>
            </w:r>
          </w:p>
          <w:p w14:paraId="77ED9124" w14:textId="51529462" w:rsidR="008F2AB4" w:rsidRDefault="0007351B" w:rsidP="005D592E">
            <w:pPr>
              <w:pStyle w:val="Lijstalinea"/>
              <w:numPr>
                <w:ilvl w:val="0"/>
                <w:numId w:val="6"/>
              </w:numPr>
            </w:pPr>
            <w:r w:rsidRPr="0007351B">
              <w:t>E-fa</w:t>
            </w:r>
            <w:r w:rsidR="008F2AB4">
              <w:t>ctureren via een dienstverlener</w:t>
            </w:r>
            <w:r w:rsidR="00BD2183">
              <w:t>;</w:t>
            </w:r>
          </w:p>
          <w:p w14:paraId="6FE617AC" w14:textId="52FAEB30" w:rsidR="008F2AB4" w:rsidRDefault="0007351B" w:rsidP="00591DE6">
            <w:r w:rsidRPr="0007351B">
              <w:t>Voor meer informatie over e-factureren, zie</w:t>
            </w:r>
            <w:r w:rsidR="00591DE6">
              <w:t>:</w:t>
            </w:r>
            <w:r w:rsidRPr="0007351B">
              <w:t xml:space="preserve"> </w:t>
            </w:r>
            <w:hyperlink r:id="rId18" w:history="1">
              <w:r w:rsidR="000366E5">
                <w:rPr>
                  <w:rStyle w:val="Hyperlink"/>
                  <w:szCs w:val="18"/>
                </w:rPr>
                <w:t>https://www.helpdesk-efactureren.nl/e-facturen-versturen</w:t>
              </w:r>
            </w:hyperlink>
            <w:r w:rsidR="00591DE6">
              <w:rPr>
                <w:rStyle w:val="Hyperlink"/>
              </w:rPr>
              <w:t>.</w:t>
            </w:r>
          </w:p>
          <w:p w14:paraId="110BAF5F" w14:textId="2DF0028A" w:rsidR="0007351B" w:rsidRPr="0007351B" w:rsidRDefault="00A4553C" w:rsidP="000A4A81">
            <w:r>
              <w:t>Opdrachtnemer</w:t>
            </w:r>
            <w:r w:rsidR="0007351B" w:rsidRPr="0007351B">
              <w:t xml:space="preserve"> en </w:t>
            </w:r>
            <w:r w:rsidR="007C7CBA">
              <w:t>Deelnemer</w:t>
            </w:r>
            <w:r w:rsidR="0007351B" w:rsidRPr="0007351B">
              <w:t xml:space="preserve"> leggen de specificaties die van belang zijn voor goede e-facturering vast in het DAP.</w:t>
            </w:r>
          </w:p>
        </w:tc>
      </w:tr>
      <w:tr w:rsidR="0007351B" w:rsidRPr="0007351B" w14:paraId="4DCBC86D" w14:textId="77777777" w:rsidTr="005D1E7D">
        <w:trPr>
          <w:trHeight w:val="456"/>
        </w:trPr>
        <w:tc>
          <w:tcPr>
            <w:tcW w:w="851" w:type="dxa"/>
            <w:shd w:val="clear" w:color="auto" w:fill="auto"/>
            <w:noWrap/>
            <w:hideMark/>
          </w:tcPr>
          <w:p w14:paraId="34BD7111" w14:textId="00F42C70" w:rsidR="0007351B" w:rsidRPr="0007351B" w:rsidRDefault="0007351B">
            <w:r w:rsidRPr="0007351B">
              <w:t>T.</w:t>
            </w:r>
            <w:r w:rsidR="0060141A">
              <w:t>28</w:t>
            </w:r>
          </w:p>
        </w:tc>
        <w:tc>
          <w:tcPr>
            <w:tcW w:w="9632" w:type="dxa"/>
            <w:hideMark/>
          </w:tcPr>
          <w:p w14:paraId="62A778A2" w14:textId="69290882" w:rsidR="0007351B" w:rsidRPr="0007351B" w:rsidRDefault="0007351B">
            <w:r w:rsidRPr="0007351B">
              <w:t xml:space="preserve">Indien een </w:t>
            </w:r>
            <w:r w:rsidR="007C7CBA">
              <w:t>Deelnemer</w:t>
            </w:r>
            <w:r w:rsidRPr="0007351B">
              <w:t xml:space="preserve"> gebruik maakt of gaat maken van '</w:t>
            </w:r>
            <w:proofErr w:type="spellStart"/>
            <w:r w:rsidRPr="0007351B">
              <w:t>reversed</w:t>
            </w:r>
            <w:proofErr w:type="spellEnd"/>
            <w:r w:rsidRPr="0007351B">
              <w:t xml:space="preserve"> </w:t>
            </w:r>
            <w:proofErr w:type="spellStart"/>
            <w:r w:rsidRPr="0007351B">
              <w:t>invoicing</w:t>
            </w:r>
            <w:proofErr w:type="spellEnd"/>
            <w:r w:rsidRPr="0007351B">
              <w:t>', gelden de volgende eisen:</w:t>
            </w:r>
          </w:p>
        </w:tc>
      </w:tr>
      <w:tr w:rsidR="0007351B" w:rsidRPr="0007351B" w14:paraId="3DEEE9A3" w14:textId="77777777" w:rsidTr="005D1E7D">
        <w:trPr>
          <w:trHeight w:val="684"/>
        </w:trPr>
        <w:tc>
          <w:tcPr>
            <w:tcW w:w="851" w:type="dxa"/>
            <w:shd w:val="clear" w:color="auto" w:fill="auto"/>
            <w:noWrap/>
            <w:hideMark/>
          </w:tcPr>
          <w:p w14:paraId="1DD4D4D1" w14:textId="5DBFFA81" w:rsidR="0007351B" w:rsidRPr="0007351B" w:rsidRDefault="0007351B">
            <w:r w:rsidRPr="0007351B">
              <w:t>T.</w:t>
            </w:r>
            <w:r w:rsidR="0060141A">
              <w:t>28</w:t>
            </w:r>
            <w:r w:rsidRPr="0007351B">
              <w:t>.1</w:t>
            </w:r>
          </w:p>
        </w:tc>
        <w:tc>
          <w:tcPr>
            <w:tcW w:w="9632" w:type="dxa"/>
            <w:hideMark/>
          </w:tcPr>
          <w:p w14:paraId="08F519E4" w14:textId="07092A21" w:rsidR="0007351B" w:rsidRPr="0007351B" w:rsidRDefault="00764F0F">
            <w:r>
              <w:t>Een</w:t>
            </w:r>
            <w:r w:rsidR="0007351B" w:rsidRPr="0007351B">
              <w:t xml:space="preserve"> </w:t>
            </w:r>
            <w:r w:rsidR="007C7CBA">
              <w:t>ICT-Professional</w:t>
            </w:r>
            <w:r w:rsidR="0007351B" w:rsidRPr="0007351B">
              <w:t xml:space="preserve"> dient zijn </w:t>
            </w:r>
            <w:proofErr w:type="spellStart"/>
            <w:r w:rsidR="0007351B" w:rsidRPr="0007351B">
              <w:t>facturabele</w:t>
            </w:r>
            <w:proofErr w:type="spellEnd"/>
            <w:r w:rsidR="0007351B" w:rsidRPr="0007351B">
              <w:t xml:space="preserve"> uren te registreren in het daartoe </w:t>
            </w:r>
            <w:r w:rsidR="00273F0E" w:rsidRPr="0007351B">
              <w:t>geëigende</w:t>
            </w:r>
            <w:r w:rsidR="0007351B" w:rsidRPr="0007351B">
              <w:t xml:space="preserve"> systeem van </w:t>
            </w:r>
            <w:r w:rsidR="00B44063">
              <w:t>Deelnemer</w:t>
            </w:r>
            <w:r w:rsidR="0007351B" w:rsidRPr="0007351B">
              <w:t>. Detailafspraken hieromtrent worden vastgelegd in het Dossier Afspraken en Procedures (DAP).</w:t>
            </w:r>
          </w:p>
        </w:tc>
      </w:tr>
      <w:tr w:rsidR="0007351B" w:rsidRPr="0007351B" w14:paraId="41C281F8" w14:textId="77777777" w:rsidTr="005D1E7D">
        <w:trPr>
          <w:trHeight w:val="456"/>
        </w:trPr>
        <w:tc>
          <w:tcPr>
            <w:tcW w:w="851" w:type="dxa"/>
            <w:shd w:val="clear" w:color="auto" w:fill="auto"/>
            <w:noWrap/>
            <w:hideMark/>
          </w:tcPr>
          <w:p w14:paraId="1185F9B2" w14:textId="4CE5B470" w:rsidR="0007351B" w:rsidRPr="0007351B" w:rsidRDefault="0007351B">
            <w:r w:rsidRPr="0007351B">
              <w:lastRenderedPageBreak/>
              <w:t>T.</w:t>
            </w:r>
            <w:r w:rsidR="0060141A">
              <w:t>28</w:t>
            </w:r>
            <w:r w:rsidRPr="0007351B">
              <w:t>.2</w:t>
            </w:r>
          </w:p>
        </w:tc>
        <w:tc>
          <w:tcPr>
            <w:tcW w:w="9632" w:type="dxa"/>
            <w:hideMark/>
          </w:tcPr>
          <w:p w14:paraId="5BC8CF38" w14:textId="075EFCE7" w:rsidR="0007351B" w:rsidRPr="0007351B" w:rsidRDefault="0007351B">
            <w:proofErr w:type="spellStart"/>
            <w:r w:rsidRPr="0007351B">
              <w:t>Facturabele</w:t>
            </w:r>
            <w:proofErr w:type="spellEnd"/>
            <w:r w:rsidRPr="0007351B">
              <w:t xml:space="preserve"> uren worden door </w:t>
            </w:r>
            <w:r w:rsidR="00B44063">
              <w:t>Deelnemer</w:t>
            </w:r>
            <w:r w:rsidRPr="0007351B">
              <w:t xml:space="preserve"> goedgekeurd in het daar</w:t>
            </w:r>
            <w:r w:rsidR="004518CB">
              <w:t>voor</w:t>
            </w:r>
            <w:r w:rsidRPr="0007351B">
              <w:t xml:space="preserve"> </w:t>
            </w:r>
            <w:r w:rsidR="004518CB">
              <w:t>bestem</w:t>
            </w:r>
            <w:r w:rsidR="00816AC7" w:rsidRPr="0007351B">
              <w:t>de</w:t>
            </w:r>
            <w:r w:rsidRPr="0007351B">
              <w:t xml:space="preserve"> systeem</w:t>
            </w:r>
            <w:r w:rsidR="004518CB">
              <w:t>.</w:t>
            </w:r>
          </w:p>
        </w:tc>
      </w:tr>
      <w:tr w:rsidR="0007351B" w:rsidRPr="0007351B" w14:paraId="67E956F0" w14:textId="77777777" w:rsidTr="005D1E7D">
        <w:trPr>
          <w:trHeight w:val="684"/>
        </w:trPr>
        <w:tc>
          <w:tcPr>
            <w:tcW w:w="851" w:type="dxa"/>
            <w:shd w:val="clear" w:color="auto" w:fill="auto"/>
            <w:noWrap/>
            <w:hideMark/>
          </w:tcPr>
          <w:p w14:paraId="5E00CCC7" w14:textId="6FAAD2A6" w:rsidR="0007351B" w:rsidRPr="0007351B" w:rsidRDefault="0007351B">
            <w:r w:rsidRPr="0007351B">
              <w:t>T.</w:t>
            </w:r>
            <w:r w:rsidR="0060141A">
              <w:t>28</w:t>
            </w:r>
            <w:r w:rsidRPr="0007351B">
              <w:t>.3</w:t>
            </w:r>
          </w:p>
        </w:tc>
        <w:tc>
          <w:tcPr>
            <w:tcW w:w="9632" w:type="dxa"/>
            <w:hideMark/>
          </w:tcPr>
          <w:p w14:paraId="5FBCC548" w14:textId="0EE9E22E" w:rsidR="0007351B" w:rsidRPr="0007351B" w:rsidRDefault="0007351B">
            <w:r w:rsidRPr="0007351B">
              <w:t xml:space="preserve">Op basis van </w:t>
            </w:r>
            <w:proofErr w:type="spellStart"/>
            <w:r w:rsidRPr="0007351B">
              <w:t>facturabele</w:t>
            </w:r>
            <w:proofErr w:type="spellEnd"/>
            <w:r w:rsidR="00706DFA">
              <w:t xml:space="preserve"> uren</w:t>
            </w:r>
            <w:r w:rsidRPr="0007351B">
              <w:t xml:space="preserve"> stuurt </w:t>
            </w:r>
            <w:r w:rsidR="00B44063">
              <w:t>Deelnemer</w:t>
            </w:r>
            <w:r w:rsidRPr="0007351B">
              <w:t xml:space="preserve"> een voorstelfactuur aan </w:t>
            </w:r>
            <w:r w:rsidR="00DD0EF5">
              <w:t>opdrachtnemer</w:t>
            </w:r>
            <w:r w:rsidRPr="0007351B">
              <w:t>. Detailafspraken hieromtrent worden vastgelegd in het DAP.</w:t>
            </w:r>
          </w:p>
        </w:tc>
      </w:tr>
      <w:tr w:rsidR="0007351B" w:rsidRPr="0007351B" w14:paraId="07596896" w14:textId="77777777" w:rsidTr="005D1E7D">
        <w:trPr>
          <w:trHeight w:val="512"/>
        </w:trPr>
        <w:tc>
          <w:tcPr>
            <w:tcW w:w="851" w:type="dxa"/>
            <w:shd w:val="clear" w:color="auto" w:fill="auto"/>
            <w:noWrap/>
            <w:hideMark/>
          </w:tcPr>
          <w:p w14:paraId="7DB911B8" w14:textId="44D21BD6" w:rsidR="0007351B" w:rsidRPr="0007351B" w:rsidRDefault="0007351B">
            <w:r w:rsidRPr="0007351B">
              <w:t>T.</w:t>
            </w:r>
            <w:r w:rsidR="0060141A">
              <w:t>28</w:t>
            </w:r>
            <w:r w:rsidRPr="0007351B">
              <w:t>.4</w:t>
            </w:r>
          </w:p>
        </w:tc>
        <w:tc>
          <w:tcPr>
            <w:tcW w:w="9632" w:type="dxa"/>
            <w:hideMark/>
          </w:tcPr>
          <w:p w14:paraId="3FE9CC8F" w14:textId="6921EB40" w:rsidR="0007351B" w:rsidRPr="0007351B" w:rsidRDefault="0007351B">
            <w:r w:rsidRPr="0007351B">
              <w:t xml:space="preserve">Na akkoord van </w:t>
            </w:r>
            <w:r w:rsidR="00DD0EF5">
              <w:t>opdrachtnemer</w:t>
            </w:r>
            <w:r w:rsidRPr="0007351B">
              <w:t xml:space="preserve"> </w:t>
            </w:r>
            <w:r w:rsidR="004518CB">
              <w:t>voor</w:t>
            </w:r>
            <w:r w:rsidRPr="0007351B">
              <w:t xml:space="preserve"> de voorstelfactuur, wordt deze binnen de in het DAP vastgelegde termijn betaald aan </w:t>
            </w:r>
            <w:r w:rsidR="00DD0EF5">
              <w:t>opdrachtnemer</w:t>
            </w:r>
            <w:r w:rsidRPr="0007351B">
              <w:t>.</w:t>
            </w:r>
          </w:p>
        </w:tc>
      </w:tr>
      <w:tr w:rsidR="0007351B" w:rsidRPr="0007351B" w14:paraId="5B740B85" w14:textId="77777777" w:rsidTr="005D1E7D">
        <w:trPr>
          <w:trHeight w:val="912"/>
        </w:trPr>
        <w:tc>
          <w:tcPr>
            <w:tcW w:w="851" w:type="dxa"/>
            <w:shd w:val="clear" w:color="auto" w:fill="auto"/>
            <w:noWrap/>
            <w:hideMark/>
          </w:tcPr>
          <w:p w14:paraId="0C0E05C8" w14:textId="29BD3F9C" w:rsidR="0007351B" w:rsidRPr="0007351B" w:rsidRDefault="0007351B">
            <w:r w:rsidRPr="0007351B">
              <w:t>T.</w:t>
            </w:r>
            <w:r w:rsidR="0060141A">
              <w:t>29</w:t>
            </w:r>
          </w:p>
        </w:tc>
        <w:tc>
          <w:tcPr>
            <w:tcW w:w="9632" w:type="dxa"/>
            <w:hideMark/>
          </w:tcPr>
          <w:p w14:paraId="1100817B" w14:textId="34E1AB6E" w:rsidR="0007351B" w:rsidRPr="0007351B" w:rsidRDefault="0007351B">
            <w:r w:rsidRPr="0007351B">
              <w:t xml:space="preserve">Op verzoek van Opdrachtgever, </w:t>
            </w:r>
            <w:r w:rsidR="004518CB">
              <w:t>een</w:t>
            </w:r>
            <w:r w:rsidRPr="0007351B">
              <w:t xml:space="preserve"> </w:t>
            </w:r>
            <w:r w:rsidR="007C7CBA">
              <w:t>Deelnemer</w:t>
            </w:r>
            <w:r w:rsidRPr="0007351B">
              <w:t xml:space="preserve"> en/of de voor een opdracht in te zetten onderaannemer geeft </w:t>
            </w:r>
            <w:r w:rsidR="00DD0EF5">
              <w:t>opdrachtnemer</w:t>
            </w:r>
            <w:r w:rsidR="004518CB">
              <w:t xml:space="preserve"> aan</w:t>
            </w:r>
            <w:r w:rsidRPr="0007351B">
              <w:t xml:space="preserve"> welk deel van het geoffreerde uurtarief </w:t>
            </w:r>
            <w:r w:rsidR="004518CB">
              <w:t xml:space="preserve">de </w:t>
            </w:r>
            <w:r w:rsidRPr="0007351B">
              <w:t xml:space="preserve">marge (opslag) </w:t>
            </w:r>
            <w:r w:rsidR="004518CB">
              <w:t>betreft</w:t>
            </w:r>
            <w:r w:rsidRPr="0007351B">
              <w:t xml:space="preserve"> die </w:t>
            </w:r>
            <w:r w:rsidR="004518CB">
              <w:t>opdrachtnemer</w:t>
            </w:r>
            <w:r w:rsidRPr="0007351B">
              <w:t xml:space="preserve"> hanteert en </w:t>
            </w:r>
            <w:r w:rsidR="004518CB">
              <w:t>hem</w:t>
            </w:r>
            <w:r w:rsidRPr="0007351B">
              <w:t xml:space="preserve"> toekomt</w:t>
            </w:r>
            <w:r w:rsidR="004518CB">
              <w:t xml:space="preserve"> alsm</w:t>
            </w:r>
            <w:r w:rsidR="00EB784A">
              <w:t>e</w:t>
            </w:r>
            <w:r w:rsidR="004518CB">
              <w:t>de het deel</w:t>
            </w:r>
            <w:r w:rsidRPr="0007351B">
              <w:t xml:space="preserve"> dat </w:t>
            </w:r>
            <w:r w:rsidR="004518CB">
              <w:t xml:space="preserve">betreffende </w:t>
            </w:r>
            <w:r w:rsidRPr="0007351B">
              <w:t>onderaannemer</w:t>
            </w:r>
            <w:r w:rsidR="004518CB">
              <w:t xml:space="preserve"> toekomt</w:t>
            </w:r>
            <w:r w:rsidRPr="0007351B">
              <w:t xml:space="preserve">. </w:t>
            </w:r>
          </w:p>
        </w:tc>
      </w:tr>
    </w:tbl>
    <w:p w14:paraId="0DEAE43B" w14:textId="77777777" w:rsidR="00471718" w:rsidRDefault="00471718" w:rsidP="00471718">
      <w:r>
        <w:br w:type="page"/>
      </w:r>
    </w:p>
    <w:p w14:paraId="07426907" w14:textId="77777777" w:rsidR="00AE2F32" w:rsidRDefault="00AE2F32" w:rsidP="00AB15D2">
      <w:pPr>
        <w:pStyle w:val="Kop1"/>
        <w:jc w:val="center"/>
      </w:pPr>
      <w:bookmarkStart w:id="11" w:name="_Toc95910427"/>
      <w:r>
        <w:lastRenderedPageBreak/>
        <w:t>KPI’s</w:t>
      </w:r>
      <w:bookmarkEnd w:id="11"/>
    </w:p>
    <w:tbl>
      <w:tblPr>
        <w:tblStyle w:val="Tabelraster"/>
        <w:tblW w:w="5000" w:type="pct"/>
        <w:tblCellMar>
          <w:top w:w="108" w:type="dxa"/>
          <w:bottom w:w="108" w:type="dxa"/>
        </w:tblCellMar>
        <w:tblLook w:val="04A0" w:firstRow="1" w:lastRow="0" w:firstColumn="1" w:lastColumn="0" w:noHBand="0" w:noVBand="1"/>
      </w:tblPr>
      <w:tblGrid>
        <w:gridCol w:w="862"/>
        <w:gridCol w:w="9758"/>
      </w:tblGrid>
      <w:tr w:rsidR="00890976" w:rsidRPr="00890976" w14:paraId="4A07BAD3" w14:textId="77777777" w:rsidTr="0033407C">
        <w:trPr>
          <w:trHeight w:val="1276"/>
        </w:trPr>
        <w:tc>
          <w:tcPr>
            <w:tcW w:w="851" w:type="dxa"/>
            <w:shd w:val="clear" w:color="auto" w:fill="auto"/>
            <w:noWrap/>
            <w:hideMark/>
          </w:tcPr>
          <w:p w14:paraId="61101378" w14:textId="77777777" w:rsidR="00890976" w:rsidRPr="00890976" w:rsidRDefault="00890976" w:rsidP="00890976">
            <w:r w:rsidRPr="00890976">
              <w:t>K.1</w:t>
            </w:r>
          </w:p>
        </w:tc>
        <w:tc>
          <w:tcPr>
            <w:tcW w:w="9633" w:type="dxa"/>
            <w:hideMark/>
          </w:tcPr>
          <w:p w14:paraId="40C7BF6E" w14:textId="43A95826" w:rsidR="00890976" w:rsidRPr="00890976" w:rsidRDefault="00890976" w:rsidP="00890976">
            <w:r w:rsidRPr="00890976">
              <w:t>De score per opdrachtnemer aangaande KPI’s wordt geaggregeerd, op het niveau van de raamovereenkomst (</w:t>
            </w:r>
            <w:r w:rsidR="007C7CBA">
              <w:t>Deelnemer</w:t>
            </w:r>
            <w:r w:rsidRPr="00890976">
              <w:t xml:space="preserve">-overstijgend), vastgesteld. </w:t>
            </w:r>
            <w:r w:rsidR="007C7CBA">
              <w:t>ICT-Professional</w:t>
            </w:r>
            <w:r w:rsidRPr="00890976">
              <w:t xml:space="preserve">s die voor aanvang van de raamovereenkomst reeds door </w:t>
            </w:r>
            <w:r w:rsidR="007C7CBA">
              <w:t>Deelnemer</w:t>
            </w:r>
            <w:r w:rsidRPr="00890976">
              <w:t xml:space="preserve"> waren ingehuurd en op grond van eis AP.2 zonder nadere concurrentiestelling (minicompetitie) worden gedetacheerd binnen onderhavige raamovereenkomst, worden voor de vaststelling/berekening van de KPI's buiten beschouwing gelaten. </w:t>
            </w:r>
          </w:p>
        </w:tc>
      </w:tr>
      <w:tr w:rsidR="00890976" w:rsidRPr="00890976" w14:paraId="16B77515" w14:textId="77777777" w:rsidTr="005D592E">
        <w:trPr>
          <w:trHeight w:val="1368"/>
        </w:trPr>
        <w:tc>
          <w:tcPr>
            <w:tcW w:w="851" w:type="dxa"/>
            <w:shd w:val="clear" w:color="auto" w:fill="auto"/>
            <w:noWrap/>
            <w:hideMark/>
          </w:tcPr>
          <w:p w14:paraId="2596FEA8" w14:textId="77777777" w:rsidR="00890976" w:rsidRPr="00890976" w:rsidRDefault="00890976" w:rsidP="00890976">
            <w:r w:rsidRPr="00890976">
              <w:t>K.2</w:t>
            </w:r>
          </w:p>
        </w:tc>
        <w:tc>
          <w:tcPr>
            <w:tcW w:w="9633" w:type="dxa"/>
            <w:hideMark/>
          </w:tcPr>
          <w:p w14:paraId="48FD167D" w14:textId="04AF7420" w:rsidR="00EF43D2" w:rsidRPr="00EF43D2" w:rsidRDefault="00EF43D2" w:rsidP="00EF43D2">
            <w:pPr>
              <w:rPr>
                <w:highlight w:val="yellow"/>
              </w:rPr>
            </w:pPr>
            <w:r w:rsidRPr="00EF43D2">
              <w:rPr>
                <w:highlight w:val="yellow"/>
              </w:rPr>
              <w:t>Bij het niet behalen van een of meerdere KPI’s worden gele kaarten/sancties toegewezen door Opdrachtgever aan opdrachtnemer zoals aangegeven in de onderstaande eisen.</w:t>
            </w:r>
            <w:r w:rsidRPr="00EF43D2">
              <w:rPr>
                <w:highlight w:val="yellow"/>
              </w:rPr>
              <w:t xml:space="preserve"> </w:t>
            </w:r>
            <w:r w:rsidRPr="00EF43D2">
              <w:rPr>
                <w:highlight w:val="yellow"/>
              </w:rPr>
              <w:t>Toewijzing van een gele kaart aan een opdrachtnemer als het gevolg van het niet behalen van de geldende KPI-normwaarde blijft achterwege indien:</w:t>
            </w:r>
          </w:p>
          <w:p w14:paraId="3054A263" w14:textId="77777777" w:rsidR="00EF43D2" w:rsidRPr="00EF43D2" w:rsidRDefault="00EF43D2" w:rsidP="00EF43D2">
            <w:pPr>
              <w:rPr>
                <w:highlight w:val="yellow"/>
              </w:rPr>
            </w:pPr>
            <w:r w:rsidRPr="00EF43D2">
              <w:rPr>
                <w:highlight w:val="yellow"/>
              </w:rPr>
              <w:t>•</w:t>
            </w:r>
            <w:r w:rsidRPr="00EF43D2">
              <w:rPr>
                <w:highlight w:val="yellow"/>
              </w:rPr>
              <w:tab/>
              <w:t xml:space="preserve">naar het oordeel van Opdrachtgever toewijzing als disproportioneel moet worden beschouwd, en/of </w:t>
            </w:r>
          </w:p>
          <w:p w14:paraId="39E675CC" w14:textId="77777777" w:rsidR="00EF43D2" w:rsidRPr="00EF43D2" w:rsidRDefault="00EF43D2" w:rsidP="00EF43D2">
            <w:pPr>
              <w:rPr>
                <w:highlight w:val="yellow"/>
              </w:rPr>
            </w:pPr>
            <w:r w:rsidRPr="00EF43D2">
              <w:rPr>
                <w:highlight w:val="yellow"/>
              </w:rPr>
              <w:t>•</w:t>
            </w:r>
            <w:r w:rsidRPr="00EF43D2">
              <w:rPr>
                <w:highlight w:val="yellow"/>
              </w:rPr>
              <w:tab/>
              <w:t xml:space="preserve">indien de oorzaak van het verkrijgen van een gele kaart/sanctie buiten de invloedsfeer van opdrachtnemer en/of de ingezette ICT-Professionals ligt, dan wel anderszins niet voor rekening en risico van opdrachtnemer dient te komen, en/of </w:t>
            </w:r>
          </w:p>
          <w:p w14:paraId="4E0792F5" w14:textId="22C285B1" w:rsidR="00EF43D2" w:rsidRPr="00EF43D2" w:rsidRDefault="00EF43D2" w:rsidP="00EF43D2">
            <w:pPr>
              <w:rPr>
                <w:highlight w:val="yellow"/>
              </w:rPr>
            </w:pPr>
            <w:r w:rsidRPr="00EF43D2">
              <w:rPr>
                <w:highlight w:val="yellow"/>
              </w:rPr>
              <w:t>•</w:t>
            </w:r>
            <w:r w:rsidRPr="00EF43D2">
              <w:rPr>
                <w:highlight w:val="yellow"/>
              </w:rPr>
              <w:tab/>
              <w:t>het aantal meetellende Aanvragen (in het geval van KPI 2), het aantal ingezette ICT-Professionals (in het geval van KPI 3) of het aantal meetellende Offertes (in het geval van KPI 5) waaraan de score van de KPI in de betreffende meetperiode wordt gerelateerd, kleiner is dan tien (10).</w:t>
            </w:r>
          </w:p>
          <w:p w14:paraId="5941F809" w14:textId="5A06B2D6" w:rsidR="00EF43D2" w:rsidRPr="00EF43D2" w:rsidRDefault="00EF43D2" w:rsidP="00EF43D2">
            <w:pPr>
              <w:rPr>
                <w:highlight w:val="yellow"/>
              </w:rPr>
            </w:pPr>
            <w:r w:rsidRPr="00EF43D2">
              <w:rPr>
                <w:highlight w:val="yellow"/>
              </w:rPr>
              <w:t xml:space="preserve"> </w:t>
            </w:r>
          </w:p>
          <w:p w14:paraId="2CB429E1" w14:textId="1B8F986B" w:rsidR="00890976" w:rsidRPr="00890976" w:rsidRDefault="00EF43D2" w:rsidP="00EF43D2">
            <w:r w:rsidRPr="00EF43D2">
              <w:rPr>
                <w:highlight w:val="yellow"/>
              </w:rPr>
              <w:t>Het als gevolg van een van voorgaande redenen doen kwijtschelden van een gele kaart/sanctie aan opdrachtnemer, beperkt zich uitsluitend tot de betreffende KPI en opdrachtnemer en heeft niet automatisch tot gevolg dat eventuele andere toe te wijzen gele kaarten/sancties voor andere KPI’s en/of andere opdrachtnemers ook worden kwijtgescholden</w:t>
            </w:r>
            <w:r w:rsidRPr="00EF43D2">
              <w:rPr>
                <w:highlight w:val="yellow"/>
              </w:rPr>
              <w:t>.</w:t>
            </w:r>
            <w:bookmarkStart w:id="12" w:name="_GoBack"/>
            <w:bookmarkEnd w:id="12"/>
          </w:p>
        </w:tc>
      </w:tr>
      <w:tr w:rsidR="00890976" w:rsidRPr="00890976" w14:paraId="066BE870" w14:textId="77777777" w:rsidTr="005D592E">
        <w:trPr>
          <w:trHeight w:val="460"/>
        </w:trPr>
        <w:tc>
          <w:tcPr>
            <w:tcW w:w="851" w:type="dxa"/>
            <w:shd w:val="clear" w:color="auto" w:fill="auto"/>
            <w:noWrap/>
            <w:hideMark/>
          </w:tcPr>
          <w:p w14:paraId="17136007" w14:textId="77777777" w:rsidR="00890976" w:rsidRPr="00890976" w:rsidRDefault="00890976" w:rsidP="00890976">
            <w:r w:rsidRPr="00890976">
              <w:t>K.3</w:t>
            </w:r>
          </w:p>
        </w:tc>
        <w:tc>
          <w:tcPr>
            <w:tcW w:w="9633" w:type="dxa"/>
            <w:hideMark/>
          </w:tcPr>
          <w:p w14:paraId="5D57A543" w14:textId="01EE543F" w:rsidR="00890976" w:rsidRPr="00890976" w:rsidRDefault="00890976" w:rsidP="00890976">
            <w:r w:rsidRPr="00890976">
              <w:t xml:space="preserve">De toewijzing van gele kaarten/sancties heeft geaggregeerd betrekking op alle </w:t>
            </w:r>
            <w:r w:rsidR="007C7CBA">
              <w:t>Deelnemer</w:t>
            </w:r>
            <w:r w:rsidRPr="00890976">
              <w:t xml:space="preserve">s binnen de raamovereenkomst. </w:t>
            </w:r>
          </w:p>
        </w:tc>
      </w:tr>
      <w:tr w:rsidR="00890976" w:rsidRPr="00890976" w14:paraId="615AD9C2" w14:textId="77777777" w:rsidTr="005D592E">
        <w:trPr>
          <w:trHeight w:val="460"/>
        </w:trPr>
        <w:tc>
          <w:tcPr>
            <w:tcW w:w="851" w:type="dxa"/>
            <w:shd w:val="clear" w:color="auto" w:fill="auto"/>
            <w:noWrap/>
          </w:tcPr>
          <w:p w14:paraId="74C0D625" w14:textId="77777777" w:rsidR="00890976" w:rsidRPr="00890976" w:rsidRDefault="00890976" w:rsidP="00890976">
            <w:r w:rsidRPr="00890976">
              <w:t>K.3.1</w:t>
            </w:r>
          </w:p>
        </w:tc>
        <w:tc>
          <w:tcPr>
            <w:tcW w:w="9633" w:type="dxa"/>
          </w:tcPr>
          <w:p w14:paraId="24E431E5" w14:textId="77777777" w:rsidR="00890976" w:rsidRPr="00890976" w:rsidRDefault="00890976" w:rsidP="00890976">
            <w:r w:rsidRPr="00890976">
              <w:rPr>
                <w:szCs w:val="18"/>
              </w:rPr>
              <w:t xml:space="preserve">Opdrachtnemer is zelf verantwoordelijk voor het (periodiek) monitoren van zijn prestaties en indien nodig tijdig bijsturen van zijn prestaties, teneinde </w:t>
            </w:r>
            <w:proofErr w:type="spellStart"/>
            <w:r w:rsidRPr="00890976">
              <w:rPr>
                <w:szCs w:val="18"/>
              </w:rPr>
              <w:t>onderprestatie</w:t>
            </w:r>
            <w:proofErr w:type="spellEnd"/>
            <w:r w:rsidRPr="00890976">
              <w:rPr>
                <w:szCs w:val="18"/>
              </w:rPr>
              <w:t xml:space="preserve"> op de overeengekomen KPI's te voorkomen. Opdrachtnemer probeert te voorkomen dat hij voor het tijdig bijsturen van zijn prestaties uitsluitend afhankelijk is van het moment waarop Opdrachtgever aan opdrachtnemer een gele kaart toekent, c.q. herstel van (onder)prestatie wordt verlangd.</w:t>
            </w:r>
          </w:p>
        </w:tc>
      </w:tr>
      <w:tr w:rsidR="00890976" w:rsidRPr="00890976" w14:paraId="68E3C1E9" w14:textId="77777777" w:rsidTr="005D592E">
        <w:trPr>
          <w:trHeight w:val="2400"/>
        </w:trPr>
        <w:tc>
          <w:tcPr>
            <w:tcW w:w="851" w:type="dxa"/>
            <w:shd w:val="clear" w:color="auto" w:fill="auto"/>
            <w:noWrap/>
            <w:hideMark/>
          </w:tcPr>
          <w:p w14:paraId="7560D0D3" w14:textId="77777777" w:rsidR="00890976" w:rsidRPr="00890976" w:rsidRDefault="00890976" w:rsidP="00890976">
            <w:r w:rsidRPr="00890976">
              <w:t>K.4</w:t>
            </w:r>
          </w:p>
        </w:tc>
        <w:tc>
          <w:tcPr>
            <w:tcW w:w="9633" w:type="dxa"/>
            <w:hideMark/>
          </w:tcPr>
          <w:p w14:paraId="1E381754" w14:textId="72877AEE" w:rsidR="00890976" w:rsidRPr="00890976" w:rsidRDefault="00890976" w:rsidP="00890976">
            <w:r w:rsidRPr="00890976">
              <w:t>Als de prestaties van opdrachtnemer in een meetperiode niet voldoen aan voor één of meer van de voor de KPI's 2, 3 en 5 geldende normwaarden, zoals beschreven in onderstaande eisen, dan krijgt de opdrachtnemer voor iedere tekortkoming een gele kaart. Deze gele kaart houdt in dat opdrachtnemer een formele schriftelijke aanwijzing ontvangt om binnen de lopende meetperiode de geconstateerde tekortkoming(en) te herstellen tot de overeengekomen normwaarde(n). Wordt aan het einde van de meetperiode wederom niet voldaan aan één of meer van de voor de KPI's 2, 3 en 5 geldende normwaarden, dan ontvangt opdrachtnemer een tweede gele kaart en is opdrachtnemer in verzuim. Opdrachtgever is vervolgens gerechtigd om de raamovereenkomst door middel van een aangetekend schrijven buiten rechte geheel of gedeeltelijk te ontbinden. Los van de hiervoor omschreven procedure draagt opdrachtnemer zorg voor het opstellen van een herstelplan conform bijlage 14.3 Model Herstelplan.</w:t>
            </w:r>
          </w:p>
        </w:tc>
      </w:tr>
      <w:tr w:rsidR="00890976" w:rsidRPr="00890976" w14:paraId="19F0D2D5" w14:textId="77777777" w:rsidTr="005D592E">
        <w:trPr>
          <w:trHeight w:val="3150"/>
        </w:trPr>
        <w:tc>
          <w:tcPr>
            <w:tcW w:w="851" w:type="dxa"/>
            <w:shd w:val="clear" w:color="auto" w:fill="auto"/>
            <w:noWrap/>
            <w:hideMark/>
          </w:tcPr>
          <w:p w14:paraId="04930408" w14:textId="77777777" w:rsidR="00890976" w:rsidRPr="00890976" w:rsidRDefault="00890976" w:rsidP="00890976">
            <w:r w:rsidRPr="00890976">
              <w:t>K.5</w:t>
            </w:r>
          </w:p>
        </w:tc>
        <w:tc>
          <w:tcPr>
            <w:tcW w:w="9633" w:type="dxa"/>
            <w:hideMark/>
          </w:tcPr>
          <w:p w14:paraId="170E481A" w14:textId="77777777" w:rsidR="00890976" w:rsidRPr="00890976" w:rsidRDefault="00890976" w:rsidP="00890976">
            <w:r w:rsidRPr="00890976">
              <w:t>Bij overtreding van de prestatie zoals omschreven in KPI 4 geldt het volgende: Opdrachtgever kan besluiten een opdrachtnemer voor een bepaalde periode geen Aanvragen te sturen, wanneer opdrachtnemer, niet dan wel onjuist en/of kwalitatief zeer onder de maat rapporteert over een rapportageperiode en opdrachtnemer deze gebreken niet (naar het oordeel van Opdrachtgever op voldoende wijze) herstelt binnen zeven (7) (kalender)dagen, na het schriftelijke verzoek daartoe door Opdrachtgever. De opschorting van deelname van opdrachtnemer aan het inhuurproces duurt voort tot aan het moment dat opdrachtnemer, naar het oordeel van Opdrachtgever een juiste en kwalitatief voldoende rapportage heeft ingediend over de betreffende meetperiode. Bij het uitblijven daarvan kan door Opdrachtgever een formele ingebrekestellingsprocedure worden opgestart waarbij opdrachtnemer binnen een door Opdrachtgever te bepalen redelijke termijn alsnog een juiste en kwalitatief voldoende rapportage dient op te leveren. Indien binnen de ingebrekestellingsperiode wederom niet, onjuist en/of kwalitatief onder de maat wordt gerapporteerd, dan is opdrachtnemer in verzuim en is Opdrachtgever gerechtigd om de raamovereenkomst door middel van een aangetekend schrijven buiten rechte geheel dan wel gedeeltelijk te ontbinden.</w:t>
            </w:r>
          </w:p>
        </w:tc>
      </w:tr>
      <w:tr w:rsidR="00890976" w:rsidRPr="00890976" w14:paraId="155C40AC" w14:textId="77777777" w:rsidTr="005D592E">
        <w:trPr>
          <w:trHeight w:val="670"/>
        </w:trPr>
        <w:tc>
          <w:tcPr>
            <w:tcW w:w="851" w:type="dxa"/>
            <w:shd w:val="clear" w:color="auto" w:fill="auto"/>
            <w:noWrap/>
            <w:hideMark/>
          </w:tcPr>
          <w:p w14:paraId="46D4F07F" w14:textId="77777777" w:rsidR="00890976" w:rsidRPr="00890976" w:rsidRDefault="00890976" w:rsidP="00890976">
            <w:r w:rsidRPr="00890976">
              <w:lastRenderedPageBreak/>
              <w:t>K.6</w:t>
            </w:r>
          </w:p>
        </w:tc>
        <w:tc>
          <w:tcPr>
            <w:tcW w:w="9633" w:type="dxa"/>
            <w:hideMark/>
          </w:tcPr>
          <w:p w14:paraId="721B1E09" w14:textId="77777777" w:rsidR="00890976" w:rsidRPr="00890976" w:rsidRDefault="00890976" w:rsidP="00890976">
            <w:r w:rsidRPr="00890976">
              <w:t>Een KPI-meetmoment is gelijk aan de laatste dag van de meetperiode. Een meetperiode is gelijk aan een rapportageperiode. De meetperiode is voor alle KPI's gesteld op zes (6) maanden. Alleen voor de eerste rapportageperiode kan mogelijk een afwijkende meetperiode gelden, zie eis R.2</w:t>
            </w:r>
          </w:p>
        </w:tc>
      </w:tr>
    </w:tbl>
    <w:p w14:paraId="6119D648" w14:textId="77777777" w:rsidR="00890976" w:rsidRPr="00890976" w:rsidRDefault="00890976"/>
    <w:p w14:paraId="706D37DB" w14:textId="3077752C" w:rsidR="00890976" w:rsidRDefault="00890976"/>
    <w:p w14:paraId="71D6F837" w14:textId="334D7CED" w:rsidR="00644E04" w:rsidRDefault="00644E04"/>
    <w:p w14:paraId="3EBE4DEA" w14:textId="77777777" w:rsidR="00644E04" w:rsidRPr="00890976" w:rsidRDefault="00644E04"/>
    <w:p w14:paraId="3721F2BE" w14:textId="77777777" w:rsidR="00890976" w:rsidRPr="00890976" w:rsidRDefault="00890976"/>
    <w:tbl>
      <w:tblPr>
        <w:tblStyle w:val="Tabelraster"/>
        <w:tblW w:w="10485" w:type="dxa"/>
        <w:tblLayout w:type="fixed"/>
        <w:tblCellMar>
          <w:top w:w="108" w:type="dxa"/>
          <w:bottom w:w="108" w:type="dxa"/>
        </w:tblCellMar>
        <w:tblLook w:val="04A0" w:firstRow="1" w:lastRow="0" w:firstColumn="1" w:lastColumn="0" w:noHBand="0" w:noVBand="1"/>
      </w:tblPr>
      <w:tblGrid>
        <w:gridCol w:w="10485"/>
      </w:tblGrid>
      <w:tr w:rsidR="00644E04" w:rsidRPr="001C43DE" w14:paraId="7487A672" w14:textId="77777777" w:rsidTr="00644E04">
        <w:trPr>
          <w:trHeight w:val="288"/>
        </w:trPr>
        <w:tc>
          <w:tcPr>
            <w:tcW w:w="10485" w:type="dxa"/>
            <w:shd w:val="clear" w:color="auto" w:fill="auto"/>
            <w:hideMark/>
          </w:tcPr>
          <w:p w14:paraId="030F143A" w14:textId="647EBB15" w:rsidR="00644E04" w:rsidRPr="00326F69" w:rsidRDefault="00644E04" w:rsidP="00644E04">
            <w:pPr>
              <w:pStyle w:val="Kop2"/>
              <w:rPr>
                <w:highlight w:val="yellow"/>
              </w:rPr>
            </w:pPr>
            <w:bookmarkStart w:id="13" w:name="_Hlk68091454"/>
            <w:bookmarkStart w:id="14" w:name="_Toc95910428"/>
            <w:r w:rsidRPr="003A0F6B">
              <w:t xml:space="preserve">KPI-1: </w:t>
            </w:r>
            <w:r w:rsidR="003A0F6B">
              <w:t>Niet van toepassing</w:t>
            </w:r>
            <w:bookmarkEnd w:id="13"/>
            <w:bookmarkEnd w:id="14"/>
          </w:p>
        </w:tc>
      </w:tr>
    </w:tbl>
    <w:p w14:paraId="095F8DC6" w14:textId="6FC02BAC" w:rsidR="001C43DE" w:rsidRDefault="001C43DE">
      <w:r>
        <w:br w:type="page"/>
      </w:r>
    </w:p>
    <w:p w14:paraId="31CEACDD" w14:textId="77777777" w:rsidR="00AB15D2" w:rsidRDefault="00AB15D2"/>
    <w:tbl>
      <w:tblPr>
        <w:tblStyle w:val="Tabelraster"/>
        <w:tblW w:w="0" w:type="auto"/>
        <w:tblLayout w:type="fixed"/>
        <w:tblCellMar>
          <w:top w:w="108" w:type="dxa"/>
          <w:bottom w:w="108" w:type="dxa"/>
        </w:tblCellMar>
        <w:tblLook w:val="04A0" w:firstRow="1" w:lastRow="0" w:firstColumn="1" w:lastColumn="0" w:noHBand="0" w:noVBand="1"/>
      </w:tblPr>
      <w:tblGrid>
        <w:gridCol w:w="846"/>
        <w:gridCol w:w="9639"/>
      </w:tblGrid>
      <w:tr w:rsidR="001C43DE" w:rsidRPr="001C43DE" w14:paraId="4E3DEAAE" w14:textId="77777777" w:rsidTr="00521F1D">
        <w:trPr>
          <w:trHeight w:val="288"/>
        </w:trPr>
        <w:tc>
          <w:tcPr>
            <w:tcW w:w="10485" w:type="dxa"/>
            <w:gridSpan w:val="2"/>
            <w:shd w:val="clear" w:color="auto" w:fill="auto"/>
            <w:hideMark/>
          </w:tcPr>
          <w:p w14:paraId="60CA5C25" w14:textId="77777777" w:rsidR="001C43DE" w:rsidRPr="001C43DE" w:rsidRDefault="001C43DE" w:rsidP="006E5F74">
            <w:pPr>
              <w:pStyle w:val="Kop2"/>
            </w:pPr>
            <w:bookmarkStart w:id="15" w:name="_Toc95910429"/>
            <w:r w:rsidRPr="001C43DE">
              <w:t>KPI-2: Aanbiedingsbetrouwbaarheid</w:t>
            </w:r>
            <w:bookmarkEnd w:id="15"/>
          </w:p>
        </w:tc>
      </w:tr>
      <w:tr w:rsidR="001C43DE" w:rsidRPr="001C43DE" w14:paraId="0F0FD688" w14:textId="77777777" w:rsidTr="0033407C">
        <w:trPr>
          <w:trHeight w:val="3876"/>
        </w:trPr>
        <w:tc>
          <w:tcPr>
            <w:tcW w:w="846" w:type="dxa"/>
            <w:shd w:val="clear" w:color="auto" w:fill="auto"/>
            <w:noWrap/>
            <w:hideMark/>
          </w:tcPr>
          <w:p w14:paraId="3860FCFD" w14:textId="77777777" w:rsidR="001C43DE" w:rsidRPr="001C43DE" w:rsidRDefault="001C43DE">
            <w:r w:rsidRPr="001C43DE">
              <w:t>K.12</w:t>
            </w:r>
          </w:p>
        </w:tc>
        <w:tc>
          <w:tcPr>
            <w:tcW w:w="9639" w:type="dxa"/>
            <w:hideMark/>
          </w:tcPr>
          <w:p w14:paraId="7BD63F56" w14:textId="022C4FB7" w:rsidR="00816AC7" w:rsidRDefault="001C43DE">
            <w:r w:rsidRPr="001C43DE">
              <w:t xml:space="preserve">Het </w:t>
            </w:r>
            <w:r w:rsidR="00753A7B">
              <w:t>a</w:t>
            </w:r>
            <w:r w:rsidRPr="001C43DE">
              <w:t xml:space="preserve">anbiedingsbetrouwbaarheidspercentage </w:t>
            </w:r>
            <w:r w:rsidR="00C86ED3">
              <w:t>opdrachtnemer</w:t>
            </w:r>
            <w:r w:rsidRPr="001C43DE">
              <w:t xml:space="preserve"> (AB%ON) wordt gedefinieerd als:</w:t>
            </w:r>
            <w:r w:rsidRPr="001C43DE">
              <w:br/>
              <w:t xml:space="preserve">AB%ON = 100 </w:t>
            </w:r>
            <w:r w:rsidR="00753A7B">
              <w:t>x</w:t>
            </w:r>
            <w:r w:rsidRPr="001C43DE">
              <w:t xml:space="preserve"> [aantal keer binnen gestelde termijn aanbieden van een </w:t>
            </w:r>
            <w:r w:rsidR="007C7CBA">
              <w:t>Kandida</w:t>
            </w:r>
            <w:r w:rsidRPr="001C43DE">
              <w:t xml:space="preserve">at die niet door </w:t>
            </w:r>
            <w:r w:rsidR="00C86ED3">
              <w:t>opdrachtnemer</w:t>
            </w:r>
            <w:r w:rsidRPr="001C43DE">
              <w:t xml:space="preserve"> is/wordt teruggetrokken</w:t>
            </w:r>
            <w:r w:rsidR="00655709">
              <w:t xml:space="preserve">, </w:t>
            </w:r>
            <w:r w:rsidRPr="001C43DE">
              <w:t>die voldoet aan de gestelde minimumeisen in de Aanvraag</w:t>
            </w:r>
            <w:r w:rsidR="00655709">
              <w:t xml:space="preserve"> </w:t>
            </w:r>
            <w:r w:rsidR="00AC638E">
              <w:t>en die in de meetperiode is afgerond</w:t>
            </w:r>
            <w:r w:rsidRPr="001C43DE">
              <w:t xml:space="preserve">]/[totaal aantal Aanvragen aan </w:t>
            </w:r>
            <w:r w:rsidR="00C86ED3">
              <w:t>opdrachtnemer</w:t>
            </w:r>
            <w:r w:rsidR="00EB784A">
              <w:t xml:space="preserve">]. </w:t>
            </w:r>
            <w:r w:rsidR="00753A7B">
              <w:t>V</w:t>
            </w:r>
            <w:r w:rsidRPr="001C43DE">
              <w:t xml:space="preserve">oor zover een Aanvraag ruimte biedt voor het aanbieden van meer </w:t>
            </w:r>
            <w:r w:rsidR="007C7CBA">
              <w:t>Kandida</w:t>
            </w:r>
            <w:r w:rsidR="00BF3005">
              <w:t>ten</w:t>
            </w:r>
            <w:r w:rsidRPr="001C43DE">
              <w:t xml:space="preserve"> ziet deze KPI op het aanbieden van </w:t>
            </w:r>
            <w:r w:rsidR="00753A7B">
              <w:t>éé</w:t>
            </w:r>
            <w:r w:rsidR="00693D2C">
              <w:t>n</w:t>
            </w:r>
            <w:r w:rsidRPr="001C43DE">
              <w:t xml:space="preserve"> </w:t>
            </w:r>
            <w:r w:rsidR="007C7CBA">
              <w:t>Kandida</w:t>
            </w:r>
            <w:r w:rsidRPr="001C43DE">
              <w:t>at die voldoet aan de minimumeisen</w:t>
            </w:r>
            <w:r w:rsidR="00753A7B">
              <w:t>.</w:t>
            </w:r>
            <w:r w:rsidRPr="001C43DE">
              <w:br/>
            </w:r>
            <w:r w:rsidRPr="001C43DE">
              <w:br/>
              <w:t>Onder minimumeisen wordt verstaan:</w:t>
            </w:r>
          </w:p>
          <w:p w14:paraId="6548C6BE" w14:textId="49E62DE5" w:rsidR="00816AC7" w:rsidRDefault="006819CE" w:rsidP="005D592E">
            <w:pPr>
              <w:pStyle w:val="Lijstalinea"/>
              <w:numPr>
                <w:ilvl w:val="0"/>
                <w:numId w:val="11"/>
              </w:numPr>
            </w:pPr>
            <w:r>
              <w:t>D</w:t>
            </w:r>
            <w:r w:rsidR="001C43DE" w:rsidRPr="001C43DE">
              <w:t xml:space="preserve">e per Aanvraag vastgelegde minimumeisen </w:t>
            </w:r>
            <w:r w:rsidR="00753A7B">
              <w:t xml:space="preserve">aan de </w:t>
            </w:r>
            <w:r w:rsidR="007C7CBA">
              <w:t>Kandida</w:t>
            </w:r>
            <w:r w:rsidR="00753A7B">
              <w:t>at</w:t>
            </w:r>
            <w:r w:rsidR="001C43DE" w:rsidRPr="001C43DE">
              <w:t xml:space="preserve"> zoa</w:t>
            </w:r>
            <w:r w:rsidR="00816AC7">
              <w:t>ls bedoeld in veld 9 van AP.1</w:t>
            </w:r>
            <w:r>
              <w:t>;</w:t>
            </w:r>
          </w:p>
          <w:p w14:paraId="33FD54A5" w14:textId="134F079D" w:rsidR="00816AC7" w:rsidRDefault="006819CE" w:rsidP="005D592E">
            <w:pPr>
              <w:pStyle w:val="Lijstalinea"/>
              <w:numPr>
                <w:ilvl w:val="0"/>
                <w:numId w:val="11"/>
              </w:numPr>
            </w:pPr>
            <w:r>
              <w:t>D</w:t>
            </w:r>
            <w:r w:rsidR="001C43DE" w:rsidRPr="001C43DE">
              <w:t xml:space="preserve">e beschikbaarheid van de </w:t>
            </w:r>
            <w:r w:rsidR="007C7CBA">
              <w:t>Kandida</w:t>
            </w:r>
            <w:r w:rsidR="001C43DE" w:rsidRPr="001C43DE">
              <w:t xml:space="preserve">at voor de gevraagde periode en </w:t>
            </w:r>
            <w:r w:rsidR="00753A7B">
              <w:t xml:space="preserve">het </w:t>
            </w:r>
            <w:r w:rsidR="001C43DE" w:rsidRPr="001C43DE">
              <w:t xml:space="preserve">aantal uren, voor zover </w:t>
            </w:r>
            <w:r w:rsidR="007C7CBA">
              <w:t>Deelnemer</w:t>
            </w:r>
            <w:r w:rsidR="001C43DE" w:rsidRPr="001C43DE">
              <w:t xml:space="preserve"> daar eisen aan stelt </w:t>
            </w:r>
            <w:r w:rsidR="00E058D4">
              <w:t>zoals bedoeld in veld</w:t>
            </w:r>
            <w:r w:rsidR="001C43DE" w:rsidRPr="001C43DE">
              <w:t xml:space="preserve"> 10, 11, 12 en 13 van AP.1. Een terugtrekking van </w:t>
            </w:r>
            <w:r w:rsidR="00753A7B">
              <w:t>een</w:t>
            </w:r>
            <w:r w:rsidR="001C43DE" w:rsidRPr="001C43DE">
              <w:t xml:space="preserve"> </w:t>
            </w:r>
            <w:r w:rsidR="007C7CBA">
              <w:t>Kandida</w:t>
            </w:r>
            <w:r w:rsidR="001C43DE" w:rsidRPr="001C43DE">
              <w:t xml:space="preserve">at door </w:t>
            </w:r>
            <w:r w:rsidR="00C86ED3">
              <w:t>opdrachtnemer</w:t>
            </w:r>
            <w:r w:rsidR="001C43DE" w:rsidRPr="001C43DE">
              <w:t xml:space="preserve"> v</w:t>
            </w:r>
            <w:r w:rsidR="00753A7B">
              <w:t>óó</w:t>
            </w:r>
            <w:r w:rsidR="001C43DE" w:rsidRPr="001C43DE">
              <w:t xml:space="preserve">r het moment van daadwerkelijke inzet, wordt in het kader van deze KPI </w:t>
            </w:r>
            <w:r w:rsidR="00753A7B">
              <w:t>aangemerkt</w:t>
            </w:r>
            <w:r w:rsidR="001C43DE" w:rsidRPr="001C43DE">
              <w:t xml:space="preserve"> als </w:t>
            </w:r>
            <w:r w:rsidR="00BC52AB">
              <w:t>geen</w:t>
            </w:r>
            <w:r w:rsidR="00E058D4">
              <w:t xml:space="preserve"> (geldige)</w:t>
            </w:r>
            <w:r w:rsidR="00BC52AB">
              <w:t xml:space="preserve"> Offerte ingediend</w:t>
            </w:r>
            <w:r>
              <w:t>;</w:t>
            </w:r>
          </w:p>
          <w:p w14:paraId="18A50DD1" w14:textId="52C88F6A" w:rsidR="001C43DE" w:rsidRPr="001C43DE" w:rsidRDefault="00A4553C" w:rsidP="005D592E">
            <w:pPr>
              <w:pStyle w:val="Lijstalinea"/>
              <w:numPr>
                <w:ilvl w:val="0"/>
                <w:numId w:val="11"/>
              </w:numPr>
            </w:pPr>
            <w:r>
              <w:t>Opdrachtnemer</w:t>
            </w:r>
            <w:r w:rsidR="001C43DE" w:rsidRPr="001C43DE">
              <w:t xml:space="preserve">s </w:t>
            </w:r>
            <w:r w:rsidR="00C33737">
              <w:t>Offerte</w:t>
            </w:r>
            <w:r w:rsidR="001C43DE" w:rsidRPr="001C43DE">
              <w:t xml:space="preserve"> mag geen afwijkingen of voorwaarde</w:t>
            </w:r>
            <w:r w:rsidR="00BC52AB">
              <w:t>n</w:t>
            </w:r>
            <w:r w:rsidR="001C43DE" w:rsidRPr="001C43DE">
              <w:t xml:space="preserve"> bevatten ten opzichte van </w:t>
            </w:r>
            <w:r w:rsidR="00BC52AB">
              <w:t>het gestelde</w:t>
            </w:r>
            <w:r w:rsidR="001C43DE" w:rsidRPr="001C43DE">
              <w:t xml:space="preserve"> in eis AP.1.</w:t>
            </w:r>
          </w:p>
        </w:tc>
      </w:tr>
      <w:tr w:rsidR="001C43DE" w:rsidRPr="001C43DE" w14:paraId="571E4CFA" w14:textId="77777777" w:rsidTr="0033407C">
        <w:trPr>
          <w:trHeight w:val="1596"/>
        </w:trPr>
        <w:tc>
          <w:tcPr>
            <w:tcW w:w="846" w:type="dxa"/>
            <w:shd w:val="clear" w:color="auto" w:fill="auto"/>
            <w:noWrap/>
            <w:hideMark/>
          </w:tcPr>
          <w:p w14:paraId="6DA5DD72" w14:textId="77777777" w:rsidR="001C43DE" w:rsidRPr="001C43DE" w:rsidRDefault="001C43DE">
            <w:r w:rsidRPr="001C43DE">
              <w:t>K.13</w:t>
            </w:r>
          </w:p>
        </w:tc>
        <w:tc>
          <w:tcPr>
            <w:tcW w:w="9639" w:type="dxa"/>
            <w:hideMark/>
          </w:tcPr>
          <w:p w14:paraId="0F2D478B" w14:textId="6A486322" w:rsidR="001C43DE" w:rsidRPr="001C43DE" w:rsidRDefault="00BC52AB">
            <w:r>
              <w:t>Van h</w:t>
            </w:r>
            <w:r w:rsidR="001C43DE" w:rsidRPr="001C43DE">
              <w:t xml:space="preserve">et terugtrekken van een </w:t>
            </w:r>
            <w:r w:rsidR="007C7CBA">
              <w:t>Kandida</w:t>
            </w:r>
            <w:r w:rsidR="001C43DE" w:rsidRPr="001C43DE">
              <w:t xml:space="preserve">at door </w:t>
            </w:r>
            <w:r w:rsidR="00C86ED3">
              <w:t>opdrachtnemer</w:t>
            </w:r>
            <w:r w:rsidR="001C43DE" w:rsidRPr="001C43DE">
              <w:t xml:space="preserve"> </w:t>
            </w:r>
            <w:r>
              <w:t>is sprake  als</w:t>
            </w:r>
            <w:r w:rsidR="001C43DE" w:rsidRPr="001C43DE">
              <w:t xml:space="preserve"> de beschikbaarheid van een </w:t>
            </w:r>
            <w:r w:rsidR="007C7CBA">
              <w:t>Kandida</w:t>
            </w:r>
            <w:r w:rsidR="001C43DE" w:rsidRPr="001C43DE">
              <w:t xml:space="preserve">at door </w:t>
            </w:r>
            <w:r w:rsidR="00C86ED3">
              <w:t>opdrachtnemer</w:t>
            </w:r>
            <w:r w:rsidR="001C43DE" w:rsidRPr="001C43DE">
              <w:t xml:space="preserve"> wordt ingetrokken na het moment van sluiting van de door de </w:t>
            </w:r>
            <w:r w:rsidR="007C7CBA">
              <w:t>Deelnemer</w:t>
            </w:r>
            <w:r w:rsidR="001C43DE" w:rsidRPr="001C43DE">
              <w:t xml:space="preserve"> gestelde termijn </w:t>
            </w:r>
            <w:r>
              <w:t>voor</w:t>
            </w:r>
            <w:r w:rsidR="001C43DE" w:rsidRPr="001C43DE">
              <w:t xml:space="preserve"> het indienen van een </w:t>
            </w:r>
            <w:r w:rsidR="00C33737">
              <w:t>Offerte</w:t>
            </w:r>
            <w:r w:rsidR="001C43DE" w:rsidRPr="001C43DE">
              <w:t xml:space="preserve"> (lees: aanbieden van een </w:t>
            </w:r>
            <w:r w:rsidR="007C7CBA">
              <w:t>Kandida</w:t>
            </w:r>
            <w:r w:rsidR="001C43DE" w:rsidRPr="001C43DE">
              <w:t xml:space="preserve">at), tot het moment waarop deze wordt afgewezen of  daadwerkelijke </w:t>
            </w:r>
            <w:r>
              <w:t xml:space="preserve">wordt </w:t>
            </w:r>
            <w:r w:rsidR="001C43DE" w:rsidRPr="001C43DE">
              <w:t>in</w:t>
            </w:r>
            <w:r>
              <w:t>ge</w:t>
            </w:r>
            <w:r w:rsidR="001C43DE" w:rsidRPr="001C43DE">
              <w:t xml:space="preserve">zet . Een terugtrekking door </w:t>
            </w:r>
            <w:r w:rsidR="00C86ED3">
              <w:t>opdrachtnemer</w:t>
            </w:r>
            <w:r w:rsidR="001C43DE" w:rsidRPr="001C43DE">
              <w:t xml:space="preserve"> wordt bij de vaststelling van de KPI's gezien als geen geschikt aanbod van </w:t>
            </w:r>
            <w:r w:rsidR="00C86ED3">
              <w:t>opdrachtnemer</w:t>
            </w:r>
            <w:r w:rsidR="001C43DE" w:rsidRPr="001C43DE">
              <w:t>, behalve als de navolgende situaties van toepassing zijn (K13.1 t</w:t>
            </w:r>
            <w:r w:rsidR="00273F0E">
              <w:t>/</w:t>
            </w:r>
            <w:r w:rsidR="001C43DE" w:rsidRPr="001C43DE">
              <w:t>m K.13.3)</w:t>
            </w:r>
            <w:r>
              <w:t>:</w:t>
            </w:r>
          </w:p>
        </w:tc>
      </w:tr>
      <w:tr w:rsidR="001C43DE" w:rsidRPr="001C43DE" w14:paraId="41F9523E" w14:textId="77777777" w:rsidTr="0033407C">
        <w:trPr>
          <w:trHeight w:val="912"/>
        </w:trPr>
        <w:tc>
          <w:tcPr>
            <w:tcW w:w="846" w:type="dxa"/>
            <w:shd w:val="clear" w:color="auto" w:fill="auto"/>
            <w:noWrap/>
            <w:hideMark/>
          </w:tcPr>
          <w:p w14:paraId="407BF67A" w14:textId="77777777" w:rsidR="001C43DE" w:rsidRPr="001C43DE" w:rsidRDefault="001C43DE">
            <w:r w:rsidRPr="001C43DE">
              <w:t>K.13.1</w:t>
            </w:r>
          </w:p>
        </w:tc>
        <w:tc>
          <w:tcPr>
            <w:tcW w:w="9639" w:type="dxa"/>
            <w:hideMark/>
          </w:tcPr>
          <w:p w14:paraId="6EAB701F" w14:textId="6070F4EC" w:rsidR="001C43DE" w:rsidRPr="001C43DE" w:rsidRDefault="001C43DE">
            <w:r w:rsidRPr="001C43DE">
              <w:t xml:space="preserve">Er is in het kader van deze KPI géén sprake van terugtrekking door </w:t>
            </w:r>
            <w:r w:rsidR="00C86ED3">
              <w:t>opdrachtnemer</w:t>
            </w:r>
            <w:r w:rsidRPr="001C43DE">
              <w:t xml:space="preserve"> indien de beschikbaarheid van de </w:t>
            </w:r>
            <w:r w:rsidR="007C7CBA">
              <w:t>Kandida</w:t>
            </w:r>
            <w:r w:rsidRPr="001C43DE">
              <w:t xml:space="preserve">at door </w:t>
            </w:r>
            <w:r w:rsidR="00C86ED3">
              <w:t>opdrachtnemer</w:t>
            </w:r>
            <w:r w:rsidRPr="001C43DE">
              <w:t xml:space="preserve"> wordt ingetrokken nadat de gunningsbeslissing niet binnen </w:t>
            </w:r>
            <w:r w:rsidR="00D40BF8">
              <w:t>tien (</w:t>
            </w:r>
            <w:r w:rsidRPr="001C43DE">
              <w:t>10</w:t>
            </w:r>
            <w:r w:rsidR="00D40BF8">
              <w:t>)</w:t>
            </w:r>
            <w:r w:rsidRPr="001C43DE">
              <w:t xml:space="preserve"> werkdagen na het moment van uitnodiging voor </w:t>
            </w:r>
            <w:r w:rsidR="00521E46">
              <w:t>een</w:t>
            </w:r>
            <w:r w:rsidRPr="001C43DE">
              <w:t xml:space="preserve"> selectiegesprek</w:t>
            </w:r>
            <w:r w:rsidR="00521E46">
              <w:t xml:space="preserve"> kenbaar is gemaakt</w:t>
            </w:r>
            <w:r w:rsidRPr="001C43DE">
              <w:t xml:space="preserve">. </w:t>
            </w:r>
          </w:p>
        </w:tc>
      </w:tr>
      <w:tr w:rsidR="001C43DE" w:rsidRPr="001C43DE" w14:paraId="62146634" w14:textId="77777777" w:rsidTr="0033407C">
        <w:trPr>
          <w:trHeight w:val="912"/>
        </w:trPr>
        <w:tc>
          <w:tcPr>
            <w:tcW w:w="846" w:type="dxa"/>
            <w:shd w:val="clear" w:color="auto" w:fill="auto"/>
            <w:noWrap/>
            <w:hideMark/>
          </w:tcPr>
          <w:p w14:paraId="14D4ED77" w14:textId="77777777" w:rsidR="001C43DE" w:rsidRPr="001C43DE" w:rsidRDefault="001C43DE">
            <w:r w:rsidRPr="001C43DE">
              <w:t>K.13.2</w:t>
            </w:r>
          </w:p>
        </w:tc>
        <w:tc>
          <w:tcPr>
            <w:tcW w:w="9639" w:type="dxa"/>
            <w:hideMark/>
          </w:tcPr>
          <w:p w14:paraId="47A6B902" w14:textId="26B370F0" w:rsidR="001C43DE" w:rsidRPr="001C43DE" w:rsidRDefault="001C43DE">
            <w:r w:rsidRPr="001C43DE">
              <w:t xml:space="preserve">Er is geen sprake van terugtrekking indien de beschikbaarheid van de </w:t>
            </w:r>
            <w:r w:rsidR="007C7CBA">
              <w:t>Kandida</w:t>
            </w:r>
            <w:r w:rsidRPr="001C43DE">
              <w:t xml:space="preserve">at wordt ingetrokken </w:t>
            </w:r>
            <w:r w:rsidR="00521E46">
              <w:t>als</w:t>
            </w:r>
            <w:r w:rsidRPr="001C43DE">
              <w:t xml:space="preserve"> </w:t>
            </w:r>
            <w:r w:rsidR="00C86ED3">
              <w:t>opdrachtnemer</w:t>
            </w:r>
            <w:r w:rsidRPr="001C43DE">
              <w:t xml:space="preserve"> kan aantonen dat het profiel in de Aanvraag in belangrijke mate afwijkt van </w:t>
            </w:r>
            <w:r w:rsidR="00521E46">
              <w:t>hetgeen</w:t>
            </w:r>
            <w:r w:rsidRPr="001C43DE">
              <w:t xml:space="preserve"> </w:t>
            </w:r>
            <w:r w:rsidR="00521E46">
              <w:t>wordt</w:t>
            </w:r>
            <w:r w:rsidRPr="001C43DE">
              <w:t xml:space="preserve"> geschetst in het selectiegesprek, én </w:t>
            </w:r>
            <w:r w:rsidR="00C86ED3">
              <w:t>opdrachtnemer</w:t>
            </w:r>
            <w:r w:rsidRPr="001C43DE">
              <w:t xml:space="preserve"> de </w:t>
            </w:r>
            <w:r w:rsidR="007C7CBA">
              <w:t>Kandida</w:t>
            </w:r>
            <w:r w:rsidRPr="001C43DE">
              <w:t>at binnen 24 uur na aanvang van het selectiegesprek terugtrekt.</w:t>
            </w:r>
          </w:p>
        </w:tc>
      </w:tr>
      <w:tr w:rsidR="001C43DE" w:rsidRPr="001C43DE" w14:paraId="40F3CA3A" w14:textId="77777777" w:rsidTr="0033407C">
        <w:trPr>
          <w:trHeight w:val="512"/>
        </w:trPr>
        <w:tc>
          <w:tcPr>
            <w:tcW w:w="846" w:type="dxa"/>
            <w:shd w:val="clear" w:color="auto" w:fill="auto"/>
            <w:noWrap/>
            <w:hideMark/>
          </w:tcPr>
          <w:p w14:paraId="43A1C8FC" w14:textId="77777777" w:rsidR="001C43DE" w:rsidRPr="001C43DE" w:rsidRDefault="001C43DE">
            <w:r w:rsidRPr="001C43DE">
              <w:t>K.13.3</w:t>
            </w:r>
          </w:p>
        </w:tc>
        <w:tc>
          <w:tcPr>
            <w:tcW w:w="9639" w:type="dxa"/>
            <w:hideMark/>
          </w:tcPr>
          <w:p w14:paraId="30A83B32" w14:textId="265A471D" w:rsidR="001C43DE" w:rsidRPr="001C43DE" w:rsidRDefault="001C43DE">
            <w:r w:rsidRPr="001C43DE">
              <w:t xml:space="preserve">Er is in het kader van deze KPI geen sprake van terugtrekking als de </w:t>
            </w:r>
            <w:r w:rsidR="007C7CBA">
              <w:t>Deelnemer</w:t>
            </w:r>
            <w:r w:rsidRPr="001C43DE">
              <w:t xml:space="preserve"> na gunning het moment van inzet van de </w:t>
            </w:r>
            <w:r w:rsidR="007C7CBA">
              <w:t>Kandida</w:t>
            </w:r>
            <w:r w:rsidRPr="001C43DE">
              <w:t xml:space="preserve">at met meer dan </w:t>
            </w:r>
            <w:r w:rsidR="00D40BF8">
              <w:t>tien (</w:t>
            </w:r>
            <w:r w:rsidRPr="001C43DE">
              <w:t>10</w:t>
            </w:r>
            <w:r w:rsidR="00D40BF8">
              <w:t>)</w:t>
            </w:r>
            <w:r w:rsidRPr="001C43DE">
              <w:t xml:space="preserve"> werkdagen verplaatst</w:t>
            </w:r>
            <w:r w:rsidR="00521E46">
              <w:t xml:space="preserve"> ten opzichte van de in betreffende Aanvraag vermelde startdatum</w:t>
            </w:r>
            <w:r w:rsidRPr="001C43DE">
              <w:t xml:space="preserve"> </w:t>
            </w:r>
          </w:p>
        </w:tc>
      </w:tr>
      <w:tr w:rsidR="001C43DE" w:rsidRPr="001C43DE" w14:paraId="2E0D5F57" w14:textId="77777777" w:rsidTr="0033407C">
        <w:trPr>
          <w:trHeight w:val="907"/>
        </w:trPr>
        <w:tc>
          <w:tcPr>
            <w:tcW w:w="846" w:type="dxa"/>
            <w:shd w:val="clear" w:color="auto" w:fill="auto"/>
            <w:noWrap/>
            <w:hideMark/>
          </w:tcPr>
          <w:p w14:paraId="63A1DD79" w14:textId="77777777" w:rsidR="001C43DE" w:rsidRPr="001C43DE" w:rsidRDefault="001C43DE">
            <w:r w:rsidRPr="001C43DE">
              <w:t>K.14</w:t>
            </w:r>
          </w:p>
        </w:tc>
        <w:tc>
          <w:tcPr>
            <w:tcW w:w="9639" w:type="dxa"/>
            <w:hideMark/>
          </w:tcPr>
          <w:p w14:paraId="53BA52F5" w14:textId="037DC5E7" w:rsidR="001C43DE" w:rsidRPr="001C43DE" w:rsidRDefault="001C43DE" w:rsidP="001C43DE">
            <w:r w:rsidRPr="001C43DE">
              <w:t xml:space="preserve">De vaststelling van deze KPI vindt op het eerste KPI-meetmoment plaats dat minimaal </w:t>
            </w:r>
            <w:r w:rsidR="00D40BF8">
              <w:t>zes (</w:t>
            </w:r>
            <w:r w:rsidRPr="001C43DE">
              <w:t>6</w:t>
            </w:r>
            <w:r w:rsidR="00D40BF8">
              <w:t>)</w:t>
            </w:r>
            <w:r w:rsidRPr="001C43DE">
              <w:t xml:space="preserve"> maanden na ingangsdatum van de </w:t>
            </w:r>
            <w:r w:rsidR="00C33737">
              <w:t>raamovereenkomst</w:t>
            </w:r>
            <w:r w:rsidRPr="001C43DE">
              <w:t xml:space="preserve"> </w:t>
            </w:r>
            <w:r w:rsidR="00521E46">
              <w:t>ligt</w:t>
            </w:r>
            <w:r w:rsidRPr="001C43DE">
              <w:t xml:space="preserve"> en wordt </w:t>
            </w:r>
            <w:r w:rsidR="00521E46">
              <w:t xml:space="preserve">vervolgens </w:t>
            </w:r>
            <w:r w:rsidRPr="001C43DE">
              <w:t xml:space="preserve">éénmaal per </w:t>
            </w:r>
            <w:r w:rsidR="00D40BF8">
              <w:t>zes (</w:t>
            </w:r>
            <w:r w:rsidRPr="001C43DE">
              <w:t>6</w:t>
            </w:r>
            <w:r w:rsidR="00D40BF8">
              <w:t>)</w:t>
            </w:r>
            <w:r w:rsidRPr="001C43DE">
              <w:t xml:space="preserve"> maanden </w:t>
            </w:r>
            <w:r w:rsidR="00521E46">
              <w:t>vastgesteld</w:t>
            </w:r>
            <w:r w:rsidRPr="001C43DE">
              <w:t xml:space="preserve">. De meetperiode betreft de voorgaande periode van </w:t>
            </w:r>
            <w:r w:rsidR="00D40BF8">
              <w:t>zes (</w:t>
            </w:r>
            <w:r w:rsidRPr="001C43DE">
              <w:t>6</w:t>
            </w:r>
            <w:r w:rsidR="00D40BF8">
              <w:t>)</w:t>
            </w:r>
            <w:r w:rsidRPr="001C43DE">
              <w:t xml:space="preserve"> maanden.</w:t>
            </w:r>
          </w:p>
        </w:tc>
      </w:tr>
      <w:tr w:rsidR="001C43DE" w:rsidRPr="001C43DE" w14:paraId="1DFF3F50" w14:textId="77777777" w:rsidTr="0033407C">
        <w:trPr>
          <w:trHeight w:val="3876"/>
        </w:trPr>
        <w:tc>
          <w:tcPr>
            <w:tcW w:w="846" w:type="dxa"/>
            <w:shd w:val="clear" w:color="auto" w:fill="auto"/>
            <w:noWrap/>
            <w:hideMark/>
          </w:tcPr>
          <w:p w14:paraId="520F5A61" w14:textId="77777777" w:rsidR="001C43DE" w:rsidRPr="001C43DE" w:rsidRDefault="001C43DE">
            <w:r w:rsidRPr="001C43DE">
              <w:lastRenderedPageBreak/>
              <w:t>K.15</w:t>
            </w:r>
          </w:p>
        </w:tc>
        <w:tc>
          <w:tcPr>
            <w:tcW w:w="9639" w:type="dxa"/>
            <w:hideMark/>
          </w:tcPr>
          <w:p w14:paraId="320B29E9" w14:textId="28206EFA" w:rsidR="00816AC7" w:rsidRDefault="001C43DE">
            <w:r w:rsidRPr="001C43DE">
              <w:t xml:space="preserve">In de volgende gevallen worden de Aanvragen (en eventueel hieraan gerelateerde </w:t>
            </w:r>
            <w:r w:rsidR="00C33737">
              <w:t>Offerte</w:t>
            </w:r>
            <w:r w:rsidRPr="001C43DE">
              <w:t>s) niet meegeteld ter vaststelling van deze KPI (mits van toepassing):</w:t>
            </w:r>
          </w:p>
          <w:p w14:paraId="71538DFB" w14:textId="7C8F7253" w:rsidR="00816AC7" w:rsidRDefault="001C43DE" w:rsidP="005D592E">
            <w:pPr>
              <w:pStyle w:val="Lijstalinea"/>
              <w:numPr>
                <w:ilvl w:val="0"/>
                <w:numId w:val="12"/>
              </w:numPr>
            </w:pPr>
            <w:r w:rsidRPr="001C43DE">
              <w:t>Aanvragen waar</w:t>
            </w:r>
            <w:r w:rsidR="00604771">
              <w:t>in</w:t>
            </w:r>
            <w:r w:rsidRPr="001C43DE">
              <w:t xml:space="preserve"> een </w:t>
            </w:r>
            <w:r w:rsidR="007C7CBA">
              <w:t>Deelnemer</w:t>
            </w:r>
            <w:r w:rsidRPr="001C43DE">
              <w:t xml:space="preserve"> een ma</w:t>
            </w:r>
            <w:r w:rsidR="00816AC7">
              <w:t>ximum uurtarief heeft</w:t>
            </w:r>
            <w:r w:rsidR="00604771">
              <w:t xml:space="preserve"> vermeld</w:t>
            </w:r>
            <w:r w:rsidR="006819CE">
              <w:t>;</w:t>
            </w:r>
          </w:p>
          <w:p w14:paraId="2D7ADB2F" w14:textId="78053E0E" w:rsidR="00816AC7" w:rsidRDefault="001C43DE" w:rsidP="005D592E">
            <w:pPr>
              <w:pStyle w:val="Lijstalinea"/>
              <w:numPr>
                <w:ilvl w:val="0"/>
                <w:numId w:val="12"/>
              </w:numPr>
            </w:pPr>
            <w:r w:rsidRPr="001C43DE">
              <w:t xml:space="preserve">Aanvragen die </w:t>
            </w:r>
            <w:r w:rsidR="00C86ED3">
              <w:t>opdrachtnemer</w:t>
            </w:r>
            <w:r w:rsidRPr="001C43DE">
              <w:t xml:space="preserve"> niet ontvangt in verband met uitslui</w:t>
            </w:r>
            <w:r w:rsidR="00816AC7">
              <w:t>ting als gevolg van een sanctie</w:t>
            </w:r>
            <w:r w:rsidR="006819CE">
              <w:t>;</w:t>
            </w:r>
          </w:p>
          <w:p w14:paraId="5D375D6F" w14:textId="3A63F5E7" w:rsidR="00816AC7" w:rsidRDefault="001C43DE" w:rsidP="005D592E">
            <w:pPr>
              <w:pStyle w:val="Lijstalinea"/>
              <w:numPr>
                <w:ilvl w:val="0"/>
                <w:numId w:val="12"/>
              </w:numPr>
            </w:pPr>
            <w:r w:rsidRPr="001C43DE">
              <w:t>Aanvragen waarbij er sprake is van belangenverstrengeling</w:t>
            </w:r>
            <w:r w:rsidR="006819CE">
              <w:t>;</w:t>
            </w:r>
          </w:p>
          <w:p w14:paraId="3008507B" w14:textId="558DAE2A" w:rsidR="00816AC7" w:rsidRDefault="001C43DE" w:rsidP="005D592E">
            <w:pPr>
              <w:pStyle w:val="Lijstalinea"/>
              <w:numPr>
                <w:ilvl w:val="0"/>
                <w:numId w:val="12"/>
              </w:numPr>
            </w:pPr>
            <w:r w:rsidRPr="001C43DE">
              <w:t>Ongewijzigde herhalings</w:t>
            </w:r>
            <w:r w:rsidR="004C20F2">
              <w:t>a</w:t>
            </w:r>
            <w:r w:rsidR="007C7CBA">
              <w:t>anvra</w:t>
            </w:r>
            <w:r w:rsidRPr="001C43DE">
              <w:t>gen</w:t>
            </w:r>
            <w:r w:rsidR="00976121">
              <w:t>. E</w:t>
            </w:r>
            <w:r w:rsidR="00484531">
              <w:t xml:space="preserve">en Aanvraag </w:t>
            </w:r>
            <w:r w:rsidR="00976121" w:rsidRPr="00976121">
              <w:t>zal als 'ongewijzigd</w:t>
            </w:r>
            <w:r w:rsidR="00976121">
              <w:t>e herhalings</w:t>
            </w:r>
            <w:r w:rsidR="004C20F2">
              <w:t>a</w:t>
            </w:r>
            <w:r w:rsidR="007C7CBA">
              <w:t>anvra</w:t>
            </w:r>
            <w:r w:rsidR="00976121">
              <w:t>ag</w:t>
            </w:r>
            <w:r w:rsidR="00976121" w:rsidRPr="00976121">
              <w:t xml:space="preserve">' worden </w:t>
            </w:r>
            <w:r w:rsidR="00E86B7C">
              <w:t xml:space="preserve">gekwalificeerd </w:t>
            </w:r>
            <w:r w:rsidR="00976121">
              <w:t xml:space="preserve">als dat als zodanig </w:t>
            </w:r>
            <w:r w:rsidR="005A41EB">
              <w:t xml:space="preserve">expliciet </w:t>
            </w:r>
            <w:r w:rsidR="00976121">
              <w:t xml:space="preserve">door de </w:t>
            </w:r>
            <w:r w:rsidR="007C7CBA">
              <w:t>Deelnemer</w:t>
            </w:r>
            <w:r w:rsidR="00976121">
              <w:t xml:space="preserve"> op de Aanvraag is </w:t>
            </w:r>
            <w:r w:rsidR="005A41EB">
              <w:t>aangegeven OF</w:t>
            </w:r>
            <w:r w:rsidR="00976121" w:rsidRPr="00976121">
              <w:t xml:space="preserve"> als in de basis </w:t>
            </w:r>
            <w:r w:rsidR="005A41EB">
              <w:t>de</w:t>
            </w:r>
            <w:r w:rsidR="00976121" w:rsidRPr="00976121">
              <w:t xml:space="preserve"> veld</w:t>
            </w:r>
            <w:r w:rsidR="005A41EB">
              <w:t>en</w:t>
            </w:r>
            <w:r w:rsidR="00976121">
              <w:t xml:space="preserve"> (zoals genoemd in AP.1) </w:t>
            </w:r>
            <w:r w:rsidR="00976121" w:rsidRPr="00976121">
              <w:t xml:space="preserve">6. salarisschaal Rijk, 7. functiegroep (conform Functiegebouw Rijk), 8. </w:t>
            </w:r>
            <w:proofErr w:type="spellStart"/>
            <w:r w:rsidR="00976121" w:rsidRPr="00976121">
              <w:t>kwaliteitenprofiel</w:t>
            </w:r>
            <w:proofErr w:type="spellEnd"/>
            <w:r w:rsidR="00976121" w:rsidRPr="00976121">
              <w:t xml:space="preserve"> c.q. resultaatgebied conform Kwaliteitsraamwerk IV, 9. opdrachtprofiel </w:t>
            </w:r>
            <w:r w:rsidR="00712D58">
              <w:t xml:space="preserve">of -omschrijving </w:t>
            </w:r>
            <w:r w:rsidR="00976121" w:rsidRPr="00976121">
              <w:t xml:space="preserve">met eisen, 10. aantal uren/week, 14. beoordelingsmethodiek (wensen en weging) </w:t>
            </w:r>
            <w:r w:rsidR="00092FDD">
              <w:t>[</w:t>
            </w:r>
            <w:r w:rsidR="00976121" w:rsidRPr="00976121">
              <w:t>en</w:t>
            </w:r>
            <w:r w:rsidR="00092FDD">
              <w:t>/,]</w:t>
            </w:r>
            <w:r w:rsidR="00976121" w:rsidRPr="00976121">
              <w:t xml:space="preserve"> 16. maximum tarief (indien van toepassing)</w:t>
            </w:r>
            <w:r w:rsidR="00092FDD">
              <w:t xml:space="preserve"> [en </w:t>
            </w:r>
            <w:r w:rsidR="00976121" w:rsidRPr="00976121">
              <w:t xml:space="preserve"> </w:t>
            </w:r>
            <w:r w:rsidR="00092FDD" w:rsidRPr="00092FDD">
              <w:t>23. Of leiding en toezicht door Deelnemer expliciet niet wordt uitgeoefend</w:t>
            </w:r>
            <w:r w:rsidR="00092FDD">
              <w:t xml:space="preserve">, </w:t>
            </w:r>
            <w:r w:rsidR="00976121" w:rsidRPr="00976121">
              <w:t xml:space="preserve">niet zijn gewijzigd ten opzichte van een vorige (niet gegunde of teruggetrokken) </w:t>
            </w:r>
            <w:r w:rsidR="00976121">
              <w:t>A</w:t>
            </w:r>
            <w:r w:rsidR="00976121" w:rsidRPr="00976121">
              <w:t xml:space="preserve">anvraag van deze </w:t>
            </w:r>
            <w:r w:rsidR="007C7CBA">
              <w:t>Deelnemer</w:t>
            </w:r>
            <w:r w:rsidR="006819CE">
              <w:t>;</w:t>
            </w:r>
            <w:r w:rsidR="00484531">
              <w:t xml:space="preserve"> </w:t>
            </w:r>
          </w:p>
          <w:p w14:paraId="4A043A67" w14:textId="375F5BFF" w:rsidR="00816AC7" w:rsidRDefault="001C43DE" w:rsidP="005D592E">
            <w:pPr>
              <w:pStyle w:val="Lijstalinea"/>
              <w:numPr>
                <w:ilvl w:val="0"/>
                <w:numId w:val="12"/>
              </w:numPr>
            </w:pPr>
            <w:r w:rsidRPr="001C43DE">
              <w:t xml:space="preserve">Aanvragen die door de </w:t>
            </w:r>
            <w:r w:rsidR="007C7CBA">
              <w:t>Deelnemer</w:t>
            </w:r>
            <w:r w:rsidRPr="001C43DE">
              <w:t xml:space="preserve"> voor </w:t>
            </w:r>
            <w:r w:rsidR="004262A5">
              <w:t xml:space="preserve">sluitingsdatum voor het indienen van </w:t>
            </w:r>
            <w:r w:rsidR="00604771">
              <w:t>O</w:t>
            </w:r>
            <w:r w:rsidR="004262A5">
              <w:t xml:space="preserve">ffertes (met een bericht </w:t>
            </w:r>
            <w:r w:rsidR="00604771">
              <w:t>daarover</w:t>
            </w:r>
            <w:r w:rsidR="004262A5">
              <w:t xml:space="preserve"> aan </w:t>
            </w:r>
            <w:r w:rsidR="00C86ED3">
              <w:t>opdrachtnemer</w:t>
            </w:r>
            <w:r w:rsidR="004262A5">
              <w:t xml:space="preserve">s) </w:t>
            </w:r>
            <w:r w:rsidRPr="001C43DE">
              <w:t>zijn teruggetrokken</w:t>
            </w:r>
            <w:r w:rsidR="004262A5">
              <w:t>/</w:t>
            </w:r>
            <w:r w:rsidR="00A4553C">
              <w:t>geannuleerd</w:t>
            </w:r>
            <w:r w:rsidRPr="001C43DE">
              <w:t xml:space="preserve"> en zonder een nieuwe of ongewijzigde herhalings</w:t>
            </w:r>
            <w:r w:rsidR="004C20F2">
              <w:t>a</w:t>
            </w:r>
            <w:r w:rsidR="007C7CBA">
              <w:t>anvra</w:t>
            </w:r>
            <w:r w:rsidRPr="001C43DE">
              <w:t>ag niet leid</w:t>
            </w:r>
            <w:r w:rsidR="00816AC7">
              <w:t xml:space="preserve">en tot een Nadere </w:t>
            </w:r>
            <w:r w:rsidR="002F5B78">
              <w:t>Overeenkomst</w:t>
            </w:r>
            <w:r w:rsidR="006819CE">
              <w:t>;</w:t>
            </w:r>
          </w:p>
          <w:p w14:paraId="1F415258" w14:textId="7E3A3FFA" w:rsidR="00816AC7" w:rsidRDefault="001C43DE" w:rsidP="005D592E">
            <w:pPr>
              <w:pStyle w:val="Lijstalinea"/>
              <w:numPr>
                <w:ilvl w:val="0"/>
                <w:numId w:val="12"/>
              </w:numPr>
            </w:pPr>
            <w:r w:rsidRPr="001C43DE">
              <w:t>Aanvragen op basis van een strippenkaartmo</w:t>
            </w:r>
            <w:r w:rsidR="00816AC7">
              <w:t>del</w:t>
            </w:r>
            <w:r w:rsidR="006819CE">
              <w:t>;</w:t>
            </w:r>
          </w:p>
          <w:p w14:paraId="2800B40A" w14:textId="1BB565B7" w:rsidR="00816AC7" w:rsidRDefault="00816AC7" w:rsidP="005D592E">
            <w:pPr>
              <w:pStyle w:val="Lijstalinea"/>
              <w:numPr>
                <w:ilvl w:val="0"/>
                <w:numId w:val="12"/>
              </w:numPr>
            </w:pPr>
            <w:r>
              <w:t>Vrijblijvende Aanvragen</w:t>
            </w:r>
            <w:r w:rsidR="006819CE">
              <w:t>;</w:t>
            </w:r>
          </w:p>
          <w:p w14:paraId="3E07B4B5" w14:textId="03448641" w:rsidR="00816AC7" w:rsidRDefault="00816AC7" w:rsidP="005D592E">
            <w:pPr>
              <w:pStyle w:val="Lijstalinea"/>
              <w:numPr>
                <w:ilvl w:val="0"/>
                <w:numId w:val="12"/>
              </w:numPr>
            </w:pPr>
            <w:r>
              <w:t>Proactieve Aanvragen</w:t>
            </w:r>
            <w:r w:rsidR="006819CE">
              <w:t>;</w:t>
            </w:r>
          </w:p>
          <w:p w14:paraId="48AC4BC3" w14:textId="42DC769A" w:rsidR="00816AC7" w:rsidRDefault="00E86B7C" w:rsidP="005D592E">
            <w:pPr>
              <w:pStyle w:val="Lijstalinea"/>
              <w:numPr>
                <w:ilvl w:val="0"/>
                <w:numId w:val="12"/>
              </w:numPr>
            </w:pPr>
            <w:r>
              <w:t>Verambtelijkings</w:t>
            </w:r>
            <w:r w:rsidR="004C20F2">
              <w:t>a</w:t>
            </w:r>
            <w:r w:rsidR="007C7CBA">
              <w:t>anvra</w:t>
            </w:r>
            <w:r>
              <w:t>gen;</w:t>
            </w:r>
          </w:p>
          <w:p w14:paraId="14E340AC" w14:textId="77777777" w:rsidR="00816AC7" w:rsidRDefault="00816AC7" w:rsidP="00816AC7"/>
          <w:p w14:paraId="6D34CF3D" w14:textId="64E894F9" w:rsidR="00712D58" w:rsidRPr="001C43DE" w:rsidRDefault="001C43DE" w:rsidP="00816AC7">
            <w:r w:rsidRPr="001C43DE">
              <w:t xml:space="preserve">Voor deze 'niet-meetellende Aanvragen' geldt geen aanbiedingsplicht zoals omschreven in deze KPI. </w:t>
            </w:r>
            <w:r w:rsidRPr="001C43DE">
              <w:br/>
              <w:t xml:space="preserve">De resterende Aanvragen van </w:t>
            </w:r>
            <w:r w:rsidR="007C7CBA">
              <w:t>Deelnemer</w:t>
            </w:r>
            <w:r w:rsidRPr="001C43DE">
              <w:t xml:space="preserve"> worden voor de berekening van deze KPI als 'meetellende Aanvragen' beschouwd.</w:t>
            </w:r>
          </w:p>
        </w:tc>
      </w:tr>
      <w:tr w:rsidR="001C43DE" w:rsidRPr="001C43DE" w14:paraId="7FEDDB1B" w14:textId="77777777" w:rsidTr="0033407C">
        <w:trPr>
          <w:trHeight w:val="213"/>
        </w:trPr>
        <w:tc>
          <w:tcPr>
            <w:tcW w:w="846" w:type="dxa"/>
            <w:shd w:val="clear" w:color="auto" w:fill="auto"/>
            <w:noWrap/>
            <w:hideMark/>
          </w:tcPr>
          <w:p w14:paraId="642CA61E" w14:textId="77777777" w:rsidR="001C43DE" w:rsidRPr="001C43DE" w:rsidRDefault="001C43DE">
            <w:r w:rsidRPr="001C43DE">
              <w:t>K.16</w:t>
            </w:r>
          </w:p>
        </w:tc>
        <w:tc>
          <w:tcPr>
            <w:tcW w:w="9639" w:type="dxa"/>
            <w:hideMark/>
          </w:tcPr>
          <w:p w14:paraId="1FEDC6BC" w14:textId="270A388F" w:rsidR="001C43DE" w:rsidRPr="001C43DE" w:rsidRDefault="001C43DE">
            <w:r w:rsidRPr="001C43DE">
              <w:t>De norm voor</w:t>
            </w:r>
            <w:r w:rsidR="00C27888">
              <w:t xml:space="preserve"> </w:t>
            </w:r>
            <w:r w:rsidRPr="001C43DE">
              <w:t>AB%ON</w:t>
            </w:r>
            <w:r w:rsidR="00C27888">
              <w:t xml:space="preserve"> </w:t>
            </w:r>
            <w:r w:rsidRPr="001C43DE">
              <w:t xml:space="preserve">is voor deze </w:t>
            </w:r>
            <w:r w:rsidR="00F63C13">
              <w:t>aanbesteding</w:t>
            </w:r>
            <w:r w:rsidRPr="001C43DE">
              <w:t xml:space="preserve"> door </w:t>
            </w:r>
            <w:r w:rsidR="00CF24E3">
              <w:t>aanbestedende</w:t>
            </w:r>
            <w:r w:rsidR="00F63C13">
              <w:t xml:space="preserve"> </w:t>
            </w:r>
            <w:r w:rsidRPr="001C43DE">
              <w:t>dienst gefixeerd op</w:t>
            </w:r>
            <w:r w:rsidR="00096A1B">
              <w:t xml:space="preserve"> </w:t>
            </w:r>
            <w:r w:rsidR="00096A1B" w:rsidRPr="003A0F6B">
              <w:rPr>
                <w:b/>
                <w:bCs/>
              </w:rPr>
              <w:t>[</w:t>
            </w:r>
            <w:r w:rsidR="003A0F6B" w:rsidRPr="003A0F6B">
              <w:rPr>
                <w:b/>
                <w:bCs/>
              </w:rPr>
              <w:t>60</w:t>
            </w:r>
            <w:r w:rsidR="00096A1B" w:rsidRPr="003A0F6B">
              <w:rPr>
                <w:b/>
                <w:bCs/>
              </w:rPr>
              <w:t>]</w:t>
            </w:r>
            <w:r w:rsidRPr="003A0F6B">
              <w:rPr>
                <w:b/>
                <w:bCs/>
              </w:rPr>
              <w:t>%</w:t>
            </w:r>
            <w:r w:rsidRPr="003A0F6B">
              <w:t>.</w:t>
            </w:r>
          </w:p>
        </w:tc>
      </w:tr>
      <w:tr w:rsidR="001C43DE" w:rsidRPr="001C43DE" w14:paraId="4BD6B48F" w14:textId="77777777" w:rsidTr="0033407C">
        <w:trPr>
          <w:trHeight w:val="658"/>
        </w:trPr>
        <w:tc>
          <w:tcPr>
            <w:tcW w:w="846" w:type="dxa"/>
            <w:shd w:val="clear" w:color="auto" w:fill="auto"/>
            <w:noWrap/>
            <w:hideMark/>
          </w:tcPr>
          <w:p w14:paraId="62FB9F94" w14:textId="77777777" w:rsidR="001C43DE" w:rsidRPr="001C43DE" w:rsidRDefault="001C43DE">
            <w:r w:rsidRPr="001C43DE">
              <w:t>K.17</w:t>
            </w:r>
          </w:p>
        </w:tc>
        <w:tc>
          <w:tcPr>
            <w:tcW w:w="9639" w:type="dxa"/>
            <w:hideMark/>
          </w:tcPr>
          <w:p w14:paraId="6A25EBDF" w14:textId="54B9B434" w:rsidR="001C43DE" w:rsidRPr="001C43DE" w:rsidRDefault="001C43DE">
            <w:r w:rsidRPr="001C43DE">
              <w:t xml:space="preserve">Bij toekenning van een gele kaart voor deze KPI, wordt de in eis K.4. benoemde procedure door CCM toegepast. CCM heeft het recht deze procedure </w:t>
            </w:r>
            <w:r w:rsidR="00604771">
              <w:t xml:space="preserve">niet </w:t>
            </w:r>
            <w:r w:rsidRPr="001C43DE">
              <w:t>toe</w:t>
            </w:r>
            <w:r w:rsidR="00604771">
              <w:t xml:space="preserve"> te </w:t>
            </w:r>
            <w:r w:rsidRPr="001C43DE">
              <w:t>pass</w:t>
            </w:r>
            <w:r w:rsidR="00604771">
              <w:t>en</w:t>
            </w:r>
            <w:r w:rsidRPr="001C43DE">
              <w:t xml:space="preserve">, als </w:t>
            </w:r>
            <w:r w:rsidR="00C86ED3">
              <w:t>opdrachtnemer</w:t>
            </w:r>
            <w:r w:rsidRPr="001C43DE">
              <w:t xml:space="preserve"> over de dan afgelopen meetperiode voldoet aan één of meer van de volgende compensatiegronden:</w:t>
            </w:r>
          </w:p>
        </w:tc>
      </w:tr>
      <w:tr w:rsidR="001C43DE" w:rsidRPr="001C43DE" w14:paraId="7CA605F5" w14:textId="77777777" w:rsidTr="0033407C">
        <w:trPr>
          <w:trHeight w:val="2052"/>
        </w:trPr>
        <w:tc>
          <w:tcPr>
            <w:tcW w:w="846" w:type="dxa"/>
            <w:shd w:val="clear" w:color="auto" w:fill="auto"/>
            <w:noWrap/>
            <w:hideMark/>
          </w:tcPr>
          <w:p w14:paraId="06D9B708" w14:textId="77777777" w:rsidR="001C43DE" w:rsidRPr="001C43DE" w:rsidRDefault="001C43DE">
            <w:r w:rsidRPr="001C43DE">
              <w:t>K.17.1</w:t>
            </w:r>
          </w:p>
        </w:tc>
        <w:tc>
          <w:tcPr>
            <w:tcW w:w="9639" w:type="dxa"/>
            <w:hideMark/>
          </w:tcPr>
          <w:p w14:paraId="694F62A7" w14:textId="4A17E272" w:rsidR="003166A8" w:rsidRDefault="001C43DE">
            <w:r w:rsidRPr="001C43DE">
              <w:t xml:space="preserve">Compensatiegrond 1: </w:t>
            </w:r>
            <w:r w:rsidR="00604771">
              <w:t>a</w:t>
            </w:r>
            <w:r w:rsidRPr="001C43DE">
              <w:t xml:space="preserve">ls </w:t>
            </w:r>
            <w:r w:rsidR="00C86ED3">
              <w:t>opdrachtnemer</w:t>
            </w:r>
            <w:r w:rsidRPr="001C43DE">
              <w:t xml:space="preserve"> over de dan afgelopen meetperiode een bovengemiddeld plaatsingspercentage heeft gerealiseerd op alle meetellende </w:t>
            </w:r>
            <w:r w:rsidR="00604771">
              <w:t>A</w:t>
            </w:r>
            <w:r w:rsidRPr="001C43DE">
              <w:t>anvragen en het gemeten aanbiedingspercentage nog steeds boven de</w:t>
            </w:r>
            <w:r w:rsidR="00096A1B">
              <w:t xml:space="preserve"> </w:t>
            </w:r>
            <w:r w:rsidR="003A0F6B" w:rsidRPr="00207F48">
              <w:rPr>
                <w:b/>
                <w:bCs/>
              </w:rPr>
              <w:t>40</w:t>
            </w:r>
            <w:r w:rsidR="00207F48">
              <w:rPr>
                <w:b/>
                <w:bCs/>
              </w:rPr>
              <w:t>%</w:t>
            </w:r>
            <w:r w:rsidRPr="001C43DE">
              <w:t xml:space="preserve"> </w:t>
            </w:r>
            <w:r w:rsidR="00604771">
              <w:t>ligt</w:t>
            </w:r>
            <w:r w:rsidRPr="001C43DE">
              <w:t xml:space="preserve">. </w:t>
            </w:r>
            <w:r w:rsidRPr="001C43DE">
              <w:br/>
            </w:r>
            <w:r w:rsidRPr="001C43DE">
              <w:br/>
              <w:t>Het plaatsingspercentage</w:t>
            </w:r>
            <w:r w:rsidR="00C27888">
              <w:t xml:space="preserve"> </w:t>
            </w:r>
            <w:r w:rsidRPr="001C43DE">
              <w:t xml:space="preserve">= 100% </w:t>
            </w:r>
            <w:r w:rsidR="00604771">
              <w:t>x</w:t>
            </w:r>
            <w:r w:rsidRPr="001C43DE">
              <w:t xml:space="preserve"> [aantal aan </w:t>
            </w:r>
            <w:r w:rsidR="00C86ED3">
              <w:t>opdrachtnemer</w:t>
            </w:r>
            <w:r w:rsidRPr="001C43DE">
              <w:t xml:space="preserve"> gegunde </w:t>
            </w:r>
            <w:r w:rsidR="00604771">
              <w:t>N</w:t>
            </w:r>
            <w:r w:rsidRPr="001C43DE">
              <w:t xml:space="preserve">adere </w:t>
            </w:r>
            <w:r w:rsidR="00604771">
              <w:t>Overeenkomsten</w:t>
            </w:r>
            <w:r w:rsidRPr="001C43DE">
              <w:t>]</w:t>
            </w:r>
            <w:r w:rsidR="00C33737">
              <w:t>/</w:t>
            </w:r>
            <w:r w:rsidRPr="001C43DE">
              <w:t xml:space="preserve">[totaal aantal meetellende Aanvragen aan </w:t>
            </w:r>
            <w:r w:rsidR="00C86ED3">
              <w:t>opdrachtnemer</w:t>
            </w:r>
            <w:r w:rsidRPr="001C43DE">
              <w:t>]</w:t>
            </w:r>
            <w:r w:rsidR="006819CE">
              <w:t>:</w:t>
            </w:r>
            <w:r w:rsidR="00C27888">
              <w:t xml:space="preserve"> </w:t>
            </w:r>
            <w:r w:rsidRPr="001C43DE">
              <w:t xml:space="preserve"> </w:t>
            </w:r>
          </w:p>
          <w:p w14:paraId="25889C14" w14:textId="094D0108" w:rsidR="003166A8" w:rsidRDefault="001C43DE" w:rsidP="005D592E">
            <w:pPr>
              <w:pStyle w:val="Lijstalinea"/>
              <w:numPr>
                <w:ilvl w:val="0"/>
                <w:numId w:val="13"/>
              </w:numPr>
            </w:pPr>
            <w:r w:rsidRPr="001C43DE">
              <w:t>Gerelateerd</w:t>
            </w:r>
            <w:r w:rsidR="003166A8">
              <w:t xml:space="preserve"> aan aantal </w:t>
            </w:r>
            <w:r w:rsidR="00C86ED3">
              <w:t>opdrachtnemer</w:t>
            </w:r>
            <w:r w:rsidR="003166A8">
              <w:t>s</w:t>
            </w:r>
            <w:r w:rsidR="00EB4286">
              <w:t>;</w:t>
            </w:r>
          </w:p>
          <w:p w14:paraId="04D864F7" w14:textId="2F4F8799" w:rsidR="001C43DE" w:rsidRPr="001C43DE" w:rsidRDefault="001C43DE" w:rsidP="005D592E">
            <w:pPr>
              <w:pStyle w:val="Lijstalinea"/>
              <w:numPr>
                <w:ilvl w:val="0"/>
                <w:numId w:val="13"/>
              </w:numPr>
            </w:pPr>
            <w:r w:rsidRPr="001C43DE">
              <w:t xml:space="preserve">Geschoond voor Aanvragen </w:t>
            </w:r>
            <w:r w:rsidR="00F447E9">
              <w:t>waarvoor geen</w:t>
            </w:r>
            <w:r w:rsidR="00604771">
              <w:t xml:space="preserve"> </w:t>
            </w:r>
            <w:r w:rsidRPr="001C43DE">
              <w:t>aanbiedings</w:t>
            </w:r>
            <w:r w:rsidR="00604771">
              <w:t xml:space="preserve">plicht </w:t>
            </w:r>
            <w:r w:rsidR="00F447E9">
              <w:t>geldt</w:t>
            </w:r>
            <w:r w:rsidRPr="001C43DE">
              <w:t xml:space="preserve">. </w:t>
            </w:r>
          </w:p>
        </w:tc>
      </w:tr>
      <w:tr w:rsidR="001C43DE" w:rsidRPr="001C43DE" w14:paraId="623B2B36" w14:textId="77777777" w:rsidTr="0033407C">
        <w:trPr>
          <w:trHeight w:val="2619"/>
        </w:trPr>
        <w:tc>
          <w:tcPr>
            <w:tcW w:w="846" w:type="dxa"/>
            <w:shd w:val="clear" w:color="auto" w:fill="auto"/>
            <w:noWrap/>
            <w:hideMark/>
          </w:tcPr>
          <w:p w14:paraId="083F8AFB" w14:textId="77777777" w:rsidR="001C43DE" w:rsidRPr="001C43DE" w:rsidRDefault="001C43DE">
            <w:r w:rsidRPr="001C43DE">
              <w:t>K.17.2</w:t>
            </w:r>
          </w:p>
        </w:tc>
        <w:tc>
          <w:tcPr>
            <w:tcW w:w="9639" w:type="dxa"/>
            <w:hideMark/>
          </w:tcPr>
          <w:p w14:paraId="08C38625" w14:textId="2B4D3F9B" w:rsidR="003166A8" w:rsidRDefault="001C43DE">
            <w:r w:rsidRPr="001C43DE">
              <w:t xml:space="preserve">Compensatiegrond 2: </w:t>
            </w:r>
            <w:r w:rsidR="00604771">
              <w:t>a</w:t>
            </w:r>
            <w:r w:rsidRPr="001C43DE">
              <w:t xml:space="preserve">ls </w:t>
            </w:r>
            <w:r w:rsidR="00C86ED3">
              <w:t>opdrachtnemer</w:t>
            </w:r>
            <w:r w:rsidRPr="001C43DE">
              <w:t xml:space="preserve"> over de dan afgelopen meetperiode een bovengemiddeld plaatsingspercentage heeft gerealiseerd op alle niet-meetellende </w:t>
            </w:r>
            <w:r w:rsidR="0086077B">
              <w:t>A</w:t>
            </w:r>
            <w:r w:rsidRPr="001C43DE">
              <w:t>anvragen, en het gemeten aanbiedingsp</w:t>
            </w:r>
            <w:r w:rsidR="00AC638E">
              <w:t xml:space="preserve">ercentage nog steeds boven de </w:t>
            </w:r>
            <w:r w:rsidR="00207F48">
              <w:rPr>
                <w:b/>
              </w:rPr>
              <w:t>40%</w:t>
            </w:r>
            <w:r w:rsidRPr="001C43DE">
              <w:t xml:space="preserve"> </w:t>
            </w:r>
            <w:r w:rsidR="0086077B">
              <w:t>ligt</w:t>
            </w:r>
            <w:r w:rsidRPr="001C43DE">
              <w:t xml:space="preserve">. </w:t>
            </w:r>
            <w:r w:rsidRPr="001C43DE">
              <w:br/>
            </w:r>
            <w:r w:rsidRPr="001C43DE">
              <w:br/>
              <w:t>Het plaatsingspercentage</w:t>
            </w:r>
            <w:r w:rsidR="00C27888">
              <w:t xml:space="preserve"> </w:t>
            </w:r>
            <w:r w:rsidRPr="001C43DE">
              <w:t xml:space="preserve">= 100% </w:t>
            </w:r>
            <w:r w:rsidR="0086077B">
              <w:t>x</w:t>
            </w:r>
            <w:r w:rsidRPr="001C43DE">
              <w:t xml:space="preserve"> [aantal aan </w:t>
            </w:r>
            <w:r w:rsidR="00C86ED3">
              <w:t>opdrachtnemer</w:t>
            </w:r>
            <w:r w:rsidRPr="001C43DE">
              <w:t xml:space="preserve"> gegunde </w:t>
            </w:r>
            <w:r w:rsidR="0086077B">
              <w:t>N</w:t>
            </w:r>
            <w:r w:rsidRPr="001C43DE">
              <w:t xml:space="preserve">adere </w:t>
            </w:r>
            <w:r w:rsidR="0086077B">
              <w:t>Overeenkomsten</w:t>
            </w:r>
            <w:r w:rsidRPr="001C43DE">
              <w:t>]</w:t>
            </w:r>
            <w:r w:rsidR="00C33737">
              <w:t>/</w:t>
            </w:r>
            <w:r w:rsidRPr="001C43DE">
              <w:t xml:space="preserve">[totaal aantal niet-meetellende Aanvragen aan </w:t>
            </w:r>
            <w:r w:rsidR="00C86ED3">
              <w:t>opdrachtnemer</w:t>
            </w:r>
            <w:r w:rsidRPr="001C43DE">
              <w:t>]</w:t>
            </w:r>
            <w:r w:rsidR="006819CE">
              <w:t>;</w:t>
            </w:r>
            <w:r w:rsidRPr="001C43DE">
              <w:t xml:space="preserve"> </w:t>
            </w:r>
          </w:p>
          <w:p w14:paraId="4FFDED71" w14:textId="227CA09B" w:rsidR="003166A8" w:rsidRDefault="001C43DE" w:rsidP="005D592E">
            <w:pPr>
              <w:pStyle w:val="Lijstalinea"/>
              <w:numPr>
                <w:ilvl w:val="0"/>
                <w:numId w:val="14"/>
              </w:numPr>
            </w:pPr>
            <w:r w:rsidRPr="001C43DE">
              <w:t>Gerela</w:t>
            </w:r>
            <w:r w:rsidR="003166A8">
              <w:t xml:space="preserve">teerd aan aantal </w:t>
            </w:r>
            <w:r w:rsidR="00C86ED3">
              <w:t>opdrachtnemer</w:t>
            </w:r>
            <w:r w:rsidR="003166A8">
              <w:t>s</w:t>
            </w:r>
            <w:r w:rsidR="006819CE">
              <w:t>;</w:t>
            </w:r>
          </w:p>
          <w:p w14:paraId="5B8AE423" w14:textId="0E6A5780" w:rsidR="003166A8" w:rsidRDefault="001C43DE" w:rsidP="005D592E">
            <w:pPr>
              <w:pStyle w:val="Lijstalinea"/>
              <w:numPr>
                <w:ilvl w:val="0"/>
                <w:numId w:val="14"/>
              </w:numPr>
            </w:pPr>
            <w:r w:rsidRPr="001C43DE">
              <w:t xml:space="preserve">Geschoond voor </w:t>
            </w:r>
            <w:r w:rsidR="00AC638E">
              <w:t>A</w:t>
            </w:r>
            <w:r w:rsidRPr="001C43DE">
              <w:t xml:space="preserve">anvragen die </w:t>
            </w:r>
            <w:r w:rsidR="0086077B">
              <w:t xml:space="preserve">wél </w:t>
            </w:r>
            <w:r w:rsidRPr="001C43DE">
              <w:t>meetellen voor het aanbiedingspercentage</w:t>
            </w:r>
            <w:r w:rsidR="006819CE">
              <w:t>.</w:t>
            </w:r>
          </w:p>
          <w:p w14:paraId="7A5EF59E" w14:textId="77777777" w:rsidR="003166A8" w:rsidRDefault="003166A8" w:rsidP="003166A8"/>
          <w:p w14:paraId="2801A59C" w14:textId="0C064A6B" w:rsidR="001C43DE" w:rsidRPr="001C43DE" w:rsidRDefault="001C43DE" w:rsidP="003166A8">
            <w:r w:rsidRPr="001C43DE">
              <w:t xml:space="preserve">Deze tweede compensatiegrond kan voor het eerst gemeten worden over de tweede meetperiode (vanaf </w:t>
            </w:r>
            <w:r w:rsidR="00D40BF8">
              <w:t>zes (</w:t>
            </w:r>
            <w:r w:rsidRPr="001C43DE">
              <w:t>6</w:t>
            </w:r>
            <w:r w:rsidR="00D40BF8">
              <w:t>)</w:t>
            </w:r>
            <w:r w:rsidRPr="001C43DE">
              <w:t xml:space="preserve"> maanden na ingangsdatum eerste meetperiode).</w:t>
            </w:r>
          </w:p>
        </w:tc>
      </w:tr>
    </w:tbl>
    <w:p w14:paraId="12F592C8" w14:textId="77777777" w:rsidR="001C43DE" w:rsidRDefault="001C43DE">
      <w:r>
        <w:br w:type="page"/>
      </w:r>
    </w:p>
    <w:p w14:paraId="720CC62A" w14:textId="77777777" w:rsidR="00AB15D2" w:rsidRDefault="00AB15D2"/>
    <w:tbl>
      <w:tblPr>
        <w:tblStyle w:val="Tabelraster"/>
        <w:tblW w:w="0" w:type="auto"/>
        <w:tblLayout w:type="fixed"/>
        <w:tblCellMar>
          <w:top w:w="108" w:type="dxa"/>
          <w:bottom w:w="108" w:type="dxa"/>
        </w:tblCellMar>
        <w:tblLook w:val="04A0" w:firstRow="1" w:lastRow="0" w:firstColumn="1" w:lastColumn="0" w:noHBand="0" w:noVBand="1"/>
      </w:tblPr>
      <w:tblGrid>
        <w:gridCol w:w="846"/>
        <w:gridCol w:w="9639"/>
      </w:tblGrid>
      <w:tr w:rsidR="001C43DE" w:rsidRPr="001C43DE" w14:paraId="00812C2D" w14:textId="77777777" w:rsidTr="00521F1D">
        <w:trPr>
          <w:trHeight w:val="288"/>
        </w:trPr>
        <w:tc>
          <w:tcPr>
            <w:tcW w:w="10485" w:type="dxa"/>
            <w:gridSpan w:val="2"/>
            <w:shd w:val="clear" w:color="auto" w:fill="auto"/>
            <w:hideMark/>
          </w:tcPr>
          <w:p w14:paraId="6F1B2C58" w14:textId="77777777" w:rsidR="001C43DE" w:rsidRPr="001C43DE" w:rsidRDefault="001C43DE" w:rsidP="006E5F74">
            <w:pPr>
              <w:pStyle w:val="Kop2"/>
            </w:pPr>
            <w:bookmarkStart w:id="16" w:name="_Toc95910430"/>
            <w:r w:rsidRPr="001C43DE">
              <w:t>KPI-3: Uitvalpercentage</w:t>
            </w:r>
            <w:bookmarkEnd w:id="16"/>
          </w:p>
        </w:tc>
      </w:tr>
      <w:tr w:rsidR="001C43DE" w:rsidRPr="001C43DE" w14:paraId="29BFEDE4" w14:textId="77777777" w:rsidTr="0033407C">
        <w:trPr>
          <w:trHeight w:val="1368"/>
        </w:trPr>
        <w:tc>
          <w:tcPr>
            <w:tcW w:w="846" w:type="dxa"/>
            <w:shd w:val="clear" w:color="auto" w:fill="auto"/>
            <w:noWrap/>
            <w:hideMark/>
          </w:tcPr>
          <w:p w14:paraId="768865BA" w14:textId="77777777" w:rsidR="001C43DE" w:rsidRPr="001C43DE" w:rsidRDefault="001C43DE">
            <w:r w:rsidRPr="001C43DE">
              <w:t>K.18</w:t>
            </w:r>
          </w:p>
        </w:tc>
        <w:tc>
          <w:tcPr>
            <w:tcW w:w="9639" w:type="dxa"/>
            <w:hideMark/>
          </w:tcPr>
          <w:p w14:paraId="69B3974A" w14:textId="7E65B980" w:rsidR="001C43DE" w:rsidRPr="001C43DE" w:rsidRDefault="001C43DE">
            <w:r w:rsidRPr="001C43DE">
              <w:t xml:space="preserve">Onder uitval van een gedetacheerde </w:t>
            </w:r>
            <w:r w:rsidR="007C7CBA">
              <w:t>ICT-Professional</w:t>
            </w:r>
            <w:r w:rsidRPr="001C43DE">
              <w:t xml:space="preserve"> wordt verstaan de voortijdige/tussentijdse ontbinding van een Nadere </w:t>
            </w:r>
            <w:r w:rsidR="002F5B78">
              <w:t>Overeenkomst</w:t>
            </w:r>
            <w:r w:rsidRPr="001C43DE">
              <w:t xml:space="preserve"> als gevolg van aan </w:t>
            </w:r>
            <w:r w:rsidR="00C86ED3">
              <w:t>opdrachtnemer</w:t>
            </w:r>
            <w:r w:rsidRPr="001C43DE">
              <w:t xml:space="preserve"> en/of de gedetacheerde </w:t>
            </w:r>
            <w:r w:rsidR="007C7CBA">
              <w:t>ICT-Professional</w:t>
            </w:r>
            <w:r w:rsidRPr="001C43DE">
              <w:t xml:space="preserve"> verwijtbare omstandigheden</w:t>
            </w:r>
            <w:r w:rsidR="00BF2BF4">
              <w:t>,</w:t>
            </w:r>
            <w:r w:rsidRPr="001C43DE">
              <w:t xml:space="preserve"> zoals disfunctioneren/wanprestatie, ongeschiktheid, integriteitsschending, </w:t>
            </w:r>
            <w:r w:rsidR="007C7CBA">
              <w:t>ICT-Professional</w:t>
            </w:r>
            <w:r w:rsidRPr="001C43DE">
              <w:t xml:space="preserve"> verbindt zich aan </w:t>
            </w:r>
            <w:r w:rsidR="00E1795C">
              <w:t xml:space="preserve">een </w:t>
            </w:r>
            <w:r w:rsidRPr="001C43DE">
              <w:t xml:space="preserve">andere opdracht waardoor </w:t>
            </w:r>
            <w:r w:rsidR="00E1795C">
              <w:t xml:space="preserve">de </w:t>
            </w:r>
            <w:r w:rsidRPr="001C43DE">
              <w:t xml:space="preserve">overeengekomen beschikbaarheid </w:t>
            </w:r>
            <w:r w:rsidR="00E1795C">
              <w:t>vervalt</w:t>
            </w:r>
            <w:r w:rsidRPr="001C43DE">
              <w:t>, onjuiste informatieverstrekking bij werving</w:t>
            </w:r>
            <w:r w:rsidR="00E1795C">
              <w:t>/selectie</w:t>
            </w:r>
            <w:r w:rsidRPr="001C43DE">
              <w:t xml:space="preserve">, </w:t>
            </w:r>
            <w:r w:rsidR="005B11B2">
              <w:t xml:space="preserve">vervanging </w:t>
            </w:r>
            <w:r w:rsidR="00E17083">
              <w:t xml:space="preserve">van een ingezette </w:t>
            </w:r>
            <w:r w:rsidR="007C7CBA">
              <w:t>ICT-Professional</w:t>
            </w:r>
            <w:r w:rsidR="00E17083">
              <w:t xml:space="preserve"> </w:t>
            </w:r>
            <w:r w:rsidR="005B11B2">
              <w:t>als gevolg van beëindig</w:t>
            </w:r>
            <w:r w:rsidR="00E17083">
              <w:t>ing</w:t>
            </w:r>
            <w:r w:rsidR="005B11B2">
              <w:t xml:space="preserve"> </w:t>
            </w:r>
            <w:r w:rsidR="00E17083">
              <w:t>van diens</w:t>
            </w:r>
            <w:r w:rsidR="005B11B2">
              <w:t xml:space="preserve"> arbeidsovereenkomst, verstoorde arbeidsrelatie, vervallen van arbeidsplaatsen bij opdrachtnemer, het weigeren van </w:t>
            </w:r>
            <w:r w:rsidR="00E17083">
              <w:t xml:space="preserve">een </w:t>
            </w:r>
            <w:r w:rsidR="007C7CBA">
              <w:t>ICT-Professional</w:t>
            </w:r>
            <w:r w:rsidR="005B11B2">
              <w:t xml:space="preserve"> om de betreffende arbeid te verrichten, </w:t>
            </w:r>
            <w:r w:rsidRPr="001C43DE">
              <w:t>etc.)</w:t>
            </w:r>
            <w:r w:rsidR="00E17083">
              <w:t>,</w:t>
            </w:r>
            <w:r w:rsidR="00932ADA">
              <w:t xml:space="preserve"> of een niet functionerende </w:t>
            </w:r>
            <w:r w:rsidR="007C7CBA">
              <w:t>ICT-Professional</w:t>
            </w:r>
            <w:r w:rsidR="00932ADA">
              <w:t xml:space="preserve"> </w:t>
            </w:r>
            <w:r w:rsidR="00E17083">
              <w:t>die</w:t>
            </w:r>
            <w:r w:rsidR="00932ADA">
              <w:t xml:space="preserve"> wordt vervangen zonder </w:t>
            </w:r>
            <w:r w:rsidR="004262A5">
              <w:t>beëindiging</w:t>
            </w:r>
            <w:r w:rsidR="00932ADA">
              <w:t xml:space="preserve"> van de Nadere </w:t>
            </w:r>
            <w:r w:rsidR="002F5B78">
              <w:t>Overeenkomst</w:t>
            </w:r>
            <w:r w:rsidRPr="001C43DE">
              <w:t>. Uitval als gevolg van ziekte of overmacht wordt hier niet toe gerekend.</w:t>
            </w:r>
          </w:p>
        </w:tc>
      </w:tr>
      <w:tr w:rsidR="001C43DE" w:rsidRPr="001C43DE" w14:paraId="737E9AAC" w14:textId="77777777" w:rsidTr="0033407C">
        <w:trPr>
          <w:trHeight w:val="1140"/>
        </w:trPr>
        <w:tc>
          <w:tcPr>
            <w:tcW w:w="846" w:type="dxa"/>
            <w:shd w:val="clear" w:color="auto" w:fill="auto"/>
            <w:noWrap/>
            <w:hideMark/>
          </w:tcPr>
          <w:p w14:paraId="43160EE8" w14:textId="77777777" w:rsidR="001C43DE" w:rsidRPr="001C43DE" w:rsidRDefault="001C43DE">
            <w:r w:rsidRPr="001C43DE">
              <w:t>K.19</w:t>
            </w:r>
          </w:p>
        </w:tc>
        <w:tc>
          <w:tcPr>
            <w:tcW w:w="9639" w:type="dxa"/>
            <w:hideMark/>
          </w:tcPr>
          <w:p w14:paraId="4046B445" w14:textId="1ADDA50A" w:rsidR="001C43DE" w:rsidRPr="001C43DE" w:rsidRDefault="001C43DE">
            <w:r w:rsidRPr="001C43DE">
              <w:t>Het uitvalpercentage (UV%ON) wordt gedefinieerd als:</w:t>
            </w:r>
            <w:r w:rsidRPr="001C43DE">
              <w:br/>
              <w:t xml:space="preserve">UV%ON = 100 </w:t>
            </w:r>
            <w:r w:rsidR="002B7CAD">
              <w:t>x</w:t>
            </w:r>
            <w:r w:rsidRPr="001C43DE">
              <w:t xml:space="preserve"> [aantal keer uitval bij </w:t>
            </w:r>
            <w:r w:rsidR="00C86ED3">
              <w:t>opdrachtnemer</w:t>
            </w:r>
            <w:r w:rsidRPr="001C43DE">
              <w:t xml:space="preserve"> in laatste </w:t>
            </w:r>
            <w:r w:rsidR="00B47578">
              <w:t>zes (</w:t>
            </w:r>
            <w:r w:rsidRPr="001C43DE">
              <w:t>6</w:t>
            </w:r>
            <w:r w:rsidR="00B47578">
              <w:t>)</w:t>
            </w:r>
            <w:r w:rsidRPr="001C43DE">
              <w:t xml:space="preserve"> maanden]/[het aantal via </w:t>
            </w:r>
            <w:r w:rsidR="00C86ED3">
              <w:t>opdrachtnemer</w:t>
            </w:r>
            <w:r w:rsidRPr="001C43DE">
              <w:t xml:space="preserve"> ingezette </w:t>
            </w:r>
            <w:r w:rsidR="007C7CBA">
              <w:t>ICT-Professional</w:t>
            </w:r>
            <w:r w:rsidR="00DD0EF5">
              <w:t>s</w:t>
            </w:r>
            <w:r w:rsidRPr="001C43DE">
              <w:t xml:space="preserve"> op het KPI-meetmoment]ON, waarbij sprake is van aan </w:t>
            </w:r>
            <w:r w:rsidR="00C86ED3">
              <w:t>opdrachtnemer</w:t>
            </w:r>
            <w:r w:rsidRPr="001C43DE">
              <w:t xml:space="preserve"> verwijtbare omstandigheden.</w:t>
            </w:r>
          </w:p>
        </w:tc>
      </w:tr>
      <w:tr w:rsidR="001C43DE" w:rsidRPr="001C43DE" w14:paraId="152A639E" w14:textId="77777777" w:rsidTr="0033407C">
        <w:trPr>
          <w:trHeight w:val="629"/>
        </w:trPr>
        <w:tc>
          <w:tcPr>
            <w:tcW w:w="846" w:type="dxa"/>
            <w:shd w:val="clear" w:color="auto" w:fill="auto"/>
            <w:noWrap/>
            <w:hideMark/>
          </w:tcPr>
          <w:p w14:paraId="5B00AFFE" w14:textId="77777777" w:rsidR="001C43DE" w:rsidRPr="001C43DE" w:rsidRDefault="001C43DE">
            <w:r w:rsidRPr="001C43DE">
              <w:t>K.20</w:t>
            </w:r>
          </w:p>
        </w:tc>
        <w:tc>
          <w:tcPr>
            <w:tcW w:w="9639" w:type="dxa"/>
            <w:hideMark/>
          </w:tcPr>
          <w:p w14:paraId="446C98B0" w14:textId="41C40E86" w:rsidR="001C43DE" w:rsidRPr="001C43DE" w:rsidRDefault="001C43DE">
            <w:r w:rsidRPr="001C43DE">
              <w:t xml:space="preserve">De vaststelling van deze KPI vindt op het eerste KPI-meetmoment plaats dat minimaal </w:t>
            </w:r>
            <w:r w:rsidR="00B47578">
              <w:t>zes (</w:t>
            </w:r>
            <w:r w:rsidRPr="001C43DE">
              <w:t>6</w:t>
            </w:r>
            <w:r w:rsidR="00B47578">
              <w:t>)</w:t>
            </w:r>
            <w:r w:rsidRPr="001C43DE">
              <w:t xml:space="preserve"> maanden na ingangsdatum van de </w:t>
            </w:r>
            <w:r w:rsidR="00C33737">
              <w:t>raamovereenkomst</w:t>
            </w:r>
            <w:r w:rsidRPr="001C43DE">
              <w:t xml:space="preserve"> valt en wordt eenmaal per </w:t>
            </w:r>
            <w:r w:rsidR="00B47578">
              <w:t>zes (</w:t>
            </w:r>
            <w:r w:rsidRPr="001C43DE">
              <w:t>6</w:t>
            </w:r>
            <w:r w:rsidR="00B47578">
              <w:t>)</w:t>
            </w:r>
            <w:r w:rsidRPr="001C43DE">
              <w:t xml:space="preserve"> maanden herhaald. De meetperiode betreft de voorgaande periode van </w:t>
            </w:r>
            <w:r w:rsidR="00B47578">
              <w:t>zes (</w:t>
            </w:r>
            <w:r w:rsidRPr="001C43DE">
              <w:t>6</w:t>
            </w:r>
            <w:r w:rsidR="00B47578">
              <w:t>)</w:t>
            </w:r>
            <w:r w:rsidRPr="001C43DE">
              <w:t xml:space="preserve"> maanden.</w:t>
            </w:r>
          </w:p>
        </w:tc>
      </w:tr>
      <w:tr w:rsidR="001C43DE" w:rsidRPr="001C43DE" w14:paraId="1492B62B" w14:textId="77777777" w:rsidTr="0033407C">
        <w:trPr>
          <w:trHeight w:val="487"/>
        </w:trPr>
        <w:tc>
          <w:tcPr>
            <w:tcW w:w="846" w:type="dxa"/>
            <w:shd w:val="clear" w:color="auto" w:fill="auto"/>
            <w:noWrap/>
            <w:hideMark/>
          </w:tcPr>
          <w:p w14:paraId="163C6969" w14:textId="77777777" w:rsidR="001C43DE" w:rsidRPr="001C43DE" w:rsidRDefault="001C43DE">
            <w:r w:rsidRPr="001C43DE">
              <w:t>K.21</w:t>
            </w:r>
          </w:p>
        </w:tc>
        <w:tc>
          <w:tcPr>
            <w:tcW w:w="9639" w:type="dxa"/>
            <w:hideMark/>
          </w:tcPr>
          <w:p w14:paraId="26A49FC9" w14:textId="31C3107F" w:rsidR="00EB4286" w:rsidRPr="001C43DE" w:rsidRDefault="001C43DE" w:rsidP="00EB4286">
            <w:r w:rsidRPr="001C43DE">
              <w:t xml:space="preserve">Indien uitval voor een belangrijk deel door een </w:t>
            </w:r>
            <w:r w:rsidR="007C7CBA">
              <w:t>Deelnemer</w:t>
            </w:r>
            <w:r w:rsidRPr="001C43DE">
              <w:t xml:space="preserve"> of Opdrachtgever wordt </w:t>
            </w:r>
            <w:r w:rsidRPr="007757C6">
              <w:t>veroorzaakt,</w:t>
            </w:r>
            <w:r w:rsidR="001300A9" w:rsidRPr="007757C6">
              <w:rPr>
                <w:rFonts w:cs="Calibri"/>
                <w:szCs w:val="18"/>
              </w:rPr>
              <w:t xml:space="preserve"> of door belangenverstrengeling tijdens de looptijd van de Nadere Overeenkomst</w:t>
            </w:r>
            <w:r w:rsidRPr="007757C6">
              <w:t xml:space="preserve"> dan wordt de</w:t>
            </w:r>
            <w:r w:rsidRPr="001C43DE">
              <w:t xml:space="preserve"> betreffende uitval niet meegeteld voor de vaststelling van UV%ON.</w:t>
            </w:r>
          </w:p>
        </w:tc>
      </w:tr>
      <w:tr w:rsidR="001C43DE" w:rsidRPr="001C43DE" w14:paraId="0B7AF77E" w14:textId="77777777" w:rsidTr="0033407C">
        <w:trPr>
          <w:trHeight w:val="450"/>
        </w:trPr>
        <w:tc>
          <w:tcPr>
            <w:tcW w:w="846" w:type="dxa"/>
            <w:shd w:val="clear" w:color="auto" w:fill="auto"/>
            <w:noWrap/>
            <w:hideMark/>
          </w:tcPr>
          <w:p w14:paraId="5B63426C" w14:textId="77777777" w:rsidR="001C43DE" w:rsidRPr="001C43DE" w:rsidRDefault="001C43DE">
            <w:r w:rsidRPr="001C43DE">
              <w:t>K.22</w:t>
            </w:r>
          </w:p>
        </w:tc>
        <w:tc>
          <w:tcPr>
            <w:tcW w:w="9639" w:type="dxa"/>
            <w:hideMark/>
          </w:tcPr>
          <w:p w14:paraId="09F808EC" w14:textId="1E15D6BC" w:rsidR="001C43DE" w:rsidRPr="001C43DE" w:rsidRDefault="001C43DE">
            <w:r w:rsidRPr="001C43DE">
              <w:t>De norm voor UV%</w:t>
            </w:r>
            <w:r w:rsidR="00E00942">
              <w:t>ON</w:t>
            </w:r>
            <w:r w:rsidRPr="001C43DE">
              <w:t>, die medebepalend is of een sanctie, verbonden aan KPI</w:t>
            </w:r>
            <w:r w:rsidR="002B7CAD">
              <w:t>-3</w:t>
            </w:r>
            <w:r w:rsidRPr="001C43DE">
              <w:t>, wordt opgelegd, is vastgesteld op</w:t>
            </w:r>
            <w:r w:rsidR="00096A1B">
              <w:t xml:space="preserve"> </w:t>
            </w:r>
            <w:r w:rsidR="00207F48">
              <w:rPr>
                <w:b/>
                <w:bCs/>
              </w:rPr>
              <w:t xml:space="preserve">10 </w:t>
            </w:r>
            <w:r w:rsidRPr="001C43DE">
              <w:rPr>
                <w:b/>
                <w:bCs/>
              </w:rPr>
              <w:t xml:space="preserve">% </w:t>
            </w:r>
          </w:p>
        </w:tc>
      </w:tr>
      <w:tr w:rsidR="001C43DE" w:rsidRPr="001C43DE" w14:paraId="45ED14FE" w14:textId="77777777" w:rsidTr="0033407C">
        <w:trPr>
          <w:trHeight w:val="416"/>
        </w:trPr>
        <w:tc>
          <w:tcPr>
            <w:tcW w:w="846" w:type="dxa"/>
            <w:shd w:val="clear" w:color="auto" w:fill="auto"/>
            <w:noWrap/>
            <w:hideMark/>
          </w:tcPr>
          <w:p w14:paraId="07754144" w14:textId="77777777" w:rsidR="001C43DE" w:rsidRPr="001C43DE" w:rsidRDefault="001C43DE">
            <w:r w:rsidRPr="001C43DE">
              <w:t>K.23</w:t>
            </w:r>
          </w:p>
        </w:tc>
        <w:tc>
          <w:tcPr>
            <w:tcW w:w="9639" w:type="dxa"/>
            <w:hideMark/>
          </w:tcPr>
          <w:p w14:paraId="385592CA" w14:textId="63469973" w:rsidR="001C43DE" w:rsidRPr="001C43DE" w:rsidRDefault="001C43DE">
            <w:r w:rsidRPr="001C43DE">
              <w:t xml:space="preserve">Indien het aantal </w:t>
            </w:r>
            <w:r w:rsidR="007C7CBA">
              <w:t>ICT-Professional</w:t>
            </w:r>
            <w:r w:rsidR="00DD0EF5">
              <w:t>s</w:t>
            </w:r>
            <w:r w:rsidRPr="001C43DE">
              <w:t xml:space="preserve"> dat uitvalt </w:t>
            </w:r>
            <w:r w:rsidR="002B7CAD">
              <w:t>groter is dan</w:t>
            </w:r>
            <w:r w:rsidRPr="001C43DE">
              <w:t xml:space="preserve"> </w:t>
            </w:r>
            <w:r w:rsidR="00B47578">
              <w:t>één (</w:t>
            </w:r>
            <w:r w:rsidRPr="001C43DE">
              <w:t>1</w:t>
            </w:r>
            <w:r w:rsidR="00B47578">
              <w:t>)</w:t>
            </w:r>
            <w:r w:rsidRPr="001C43DE">
              <w:t xml:space="preserve"> </w:t>
            </w:r>
            <w:r w:rsidR="002B7CAD">
              <w:t>é</w:t>
            </w:r>
            <w:r w:rsidRPr="001C43DE">
              <w:t xml:space="preserve">n </w:t>
            </w:r>
            <w:r w:rsidR="00C86ED3">
              <w:t>opdrachtnemer</w:t>
            </w:r>
            <w:r w:rsidRPr="001C43DE">
              <w:t xml:space="preserve"> voldoet niet aan de norm voor UV%ON, dan wordt door CCM een gele kaart toegekend.</w:t>
            </w:r>
          </w:p>
        </w:tc>
      </w:tr>
      <w:tr w:rsidR="001C43DE" w:rsidRPr="001C43DE" w14:paraId="2781FAF8" w14:textId="77777777" w:rsidTr="0033407C">
        <w:trPr>
          <w:trHeight w:val="493"/>
        </w:trPr>
        <w:tc>
          <w:tcPr>
            <w:tcW w:w="846" w:type="dxa"/>
            <w:shd w:val="clear" w:color="auto" w:fill="auto"/>
            <w:noWrap/>
            <w:hideMark/>
          </w:tcPr>
          <w:p w14:paraId="334B244C" w14:textId="77777777" w:rsidR="001C43DE" w:rsidRPr="001C43DE" w:rsidRDefault="001C43DE">
            <w:r w:rsidRPr="001C43DE">
              <w:t>K.24</w:t>
            </w:r>
          </w:p>
        </w:tc>
        <w:tc>
          <w:tcPr>
            <w:tcW w:w="9639" w:type="dxa"/>
            <w:hideMark/>
          </w:tcPr>
          <w:p w14:paraId="64BC5126" w14:textId="28DA6FCD" w:rsidR="001C43DE" w:rsidRPr="001C43DE" w:rsidRDefault="001C43DE">
            <w:r w:rsidRPr="001C43DE">
              <w:t xml:space="preserve">Het moment van uitval betreft de eerste dag dat </w:t>
            </w:r>
            <w:r w:rsidR="002B7CAD">
              <w:t>een</w:t>
            </w:r>
            <w:r w:rsidRPr="001C43DE">
              <w:t xml:space="preserve"> </w:t>
            </w:r>
            <w:r w:rsidR="007C7CBA">
              <w:t>ICT-Professional</w:t>
            </w:r>
            <w:r w:rsidRPr="001C43DE">
              <w:t xml:space="preserve"> niet meer werkzaam is bij </w:t>
            </w:r>
            <w:r w:rsidR="007C7CBA">
              <w:t>Deelnemer</w:t>
            </w:r>
            <w:r w:rsidRPr="001C43DE">
              <w:t>, voor zover deze dag binnen de betreffende meetperiode valt.</w:t>
            </w:r>
          </w:p>
        </w:tc>
      </w:tr>
      <w:tr w:rsidR="001C43DE" w:rsidRPr="001C43DE" w14:paraId="3834B51C" w14:textId="77777777" w:rsidTr="0033407C">
        <w:trPr>
          <w:trHeight w:val="456"/>
        </w:trPr>
        <w:tc>
          <w:tcPr>
            <w:tcW w:w="846" w:type="dxa"/>
            <w:shd w:val="clear" w:color="auto" w:fill="auto"/>
            <w:noWrap/>
            <w:hideMark/>
          </w:tcPr>
          <w:p w14:paraId="4085BF9B" w14:textId="77777777" w:rsidR="001C43DE" w:rsidRPr="001C43DE" w:rsidRDefault="001C43DE">
            <w:r w:rsidRPr="001C43DE">
              <w:t>K.25</w:t>
            </w:r>
          </w:p>
        </w:tc>
        <w:tc>
          <w:tcPr>
            <w:tcW w:w="9639" w:type="dxa"/>
            <w:hideMark/>
          </w:tcPr>
          <w:p w14:paraId="66146A08" w14:textId="77777777" w:rsidR="001C43DE" w:rsidRPr="001C43DE" w:rsidRDefault="001C43DE">
            <w:r w:rsidRPr="001C43DE">
              <w:t>Bij toekenning van een gele kaart voor deze KPI, wordt de in eis K.4. benoemde procedure door CCM toegepast.</w:t>
            </w:r>
          </w:p>
        </w:tc>
      </w:tr>
      <w:tr w:rsidR="001C43DE" w:rsidRPr="001C43DE" w14:paraId="09BA6E90" w14:textId="77777777" w:rsidTr="00521F1D">
        <w:trPr>
          <w:trHeight w:val="288"/>
        </w:trPr>
        <w:tc>
          <w:tcPr>
            <w:tcW w:w="10485" w:type="dxa"/>
            <w:gridSpan w:val="2"/>
            <w:shd w:val="clear" w:color="auto" w:fill="auto"/>
            <w:hideMark/>
          </w:tcPr>
          <w:p w14:paraId="32C6A526" w14:textId="59109E97" w:rsidR="001C43DE" w:rsidRPr="001C43DE" w:rsidRDefault="001C43DE" w:rsidP="006E5F74">
            <w:pPr>
              <w:pStyle w:val="Kop2"/>
            </w:pPr>
            <w:bookmarkStart w:id="17" w:name="_Toc95910431"/>
            <w:r w:rsidRPr="001C43DE">
              <w:t>KPI-4: Aanleveringsbetrouwbaarheid rapportages</w:t>
            </w:r>
            <w:bookmarkEnd w:id="17"/>
          </w:p>
        </w:tc>
      </w:tr>
      <w:tr w:rsidR="001C43DE" w:rsidRPr="001C43DE" w14:paraId="4426ACB4" w14:textId="77777777" w:rsidTr="0033407C">
        <w:trPr>
          <w:trHeight w:val="450"/>
        </w:trPr>
        <w:tc>
          <w:tcPr>
            <w:tcW w:w="846" w:type="dxa"/>
            <w:shd w:val="clear" w:color="auto" w:fill="auto"/>
            <w:noWrap/>
            <w:hideMark/>
          </w:tcPr>
          <w:p w14:paraId="50302FED" w14:textId="77777777" w:rsidR="001C43DE" w:rsidRPr="001C43DE" w:rsidRDefault="001C43DE">
            <w:r w:rsidRPr="001C43DE">
              <w:t>K.26</w:t>
            </w:r>
          </w:p>
        </w:tc>
        <w:tc>
          <w:tcPr>
            <w:tcW w:w="9639" w:type="dxa"/>
            <w:hideMark/>
          </w:tcPr>
          <w:p w14:paraId="63AB77FA" w14:textId="49E41D2B" w:rsidR="001C43DE" w:rsidRPr="001C43DE" w:rsidRDefault="001C43DE">
            <w:r w:rsidRPr="001C43DE">
              <w:t xml:space="preserve">Door middel van de KPI </w:t>
            </w:r>
            <w:r w:rsidR="00691C85">
              <w:t>a</w:t>
            </w:r>
            <w:r w:rsidRPr="001C43DE">
              <w:t xml:space="preserve">anleveringsbetrouwbaarheid </w:t>
            </w:r>
            <w:r w:rsidR="00691C85">
              <w:t>r</w:t>
            </w:r>
            <w:r w:rsidRPr="001C43DE">
              <w:t xml:space="preserve">apportages wordt vastgesteld of </w:t>
            </w:r>
            <w:r w:rsidR="00C86ED3">
              <w:t>opdrachtnemer</w:t>
            </w:r>
            <w:r w:rsidRPr="001C43DE">
              <w:t xml:space="preserve"> voldoet aan diens rapportageverplichtingen. </w:t>
            </w:r>
          </w:p>
        </w:tc>
      </w:tr>
      <w:tr w:rsidR="001C43DE" w:rsidRPr="001C43DE" w14:paraId="7ECB2751" w14:textId="77777777" w:rsidTr="0033407C">
        <w:trPr>
          <w:trHeight w:val="684"/>
        </w:trPr>
        <w:tc>
          <w:tcPr>
            <w:tcW w:w="846" w:type="dxa"/>
            <w:shd w:val="clear" w:color="auto" w:fill="auto"/>
            <w:noWrap/>
            <w:hideMark/>
          </w:tcPr>
          <w:p w14:paraId="1ABC4B09" w14:textId="77777777" w:rsidR="001C43DE" w:rsidRPr="001C43DE" w:rsidRDefault="001C43DE">
            <w:r w:rsidRPr="001C43DE">
              <w:t>K.27</w:t>
            </w:r>
          </w:p>
        </w:tc>
        <w:tc>
          <w:tcPr>
            <w:tcW w:w="9639" w:type="dxa"/>
            <w:hideMark/>
          </w:tcPr>
          <w:p w14:paraId="44976359" w14:textId="20DD8F24" w:rsidR="001C43DE" w:rsidRPr="001C43DE" w:rsidRDefault="001C43DE">
            <w:r w:rsidRPr="001C43DE">
              <w:t xml:space="preserve">Onder "op onjuiste wijze rapporteren" wordt verstaan dat de rapportage niet voldoet aan de gestelde eisen,  of dat de rapportage omissies bevat die naar het oordeel van Opdrachtgever of </w:t>
            </w:r>
            <w:r w:rsidR="007C7CBA">
              <w:t>Deelnemer</w:t>
            </w:r>
            <w:r w:rsidRPr="001C43DE">
              <w:t xml:space="preserve"> onacceptabel zijn.</w:t>
            </w:r>
          </w:p>
        </w:tc>
      </w:tr>
      <w:tr w:rsidR="001C43DE" w:rsidRPr="001C43DE" w14:paraId="669BFFDD" w14:textId="77777777" w:rsidTr="0033407C">
        <w:trPr>
          <w:trHeight w:val="697"/>
        </w:trPr>
        <w:tc>
          <w:tcPr>
            <w:tcW w:w="846" w:type="dxa"/>
            <w:shd w:val="clear" w:color="auto" w:fill="auto"/>
            <w:noWrap/>
            <w:hideMark/>
          </w:tcPr>
          <w:p w14:paraId="52B05466" w14:textId="77777777" w:rsidR="001C43DE" w:rsidRPr="001C43DE" w:rsidRDefault="001C43DE">
            <w:r w:rsidRPr="001C43DE">
              <w:t>K.28</w:t>
            </w:r>
          </w:p>
        </w:tc>
        <w:tc>
          <w:tcPr>
            <w:tcW w:w="9639" w:type="dxa"/>
            <w:hideMark/>
          </w:tcPr>
          <w:p w14:paraId="51A29E34" w14:textId="357BEDD7" w:rsidR="001C43DE" w:rsidRPr="001C43DE" w:rsidRDefault="00691C85">
            <w:r>
              <w:t>Kleine</w:t>
            </w:r>
            <w:r w:rsidR="001C43DE" w:rsidRPr="001C43DE">
              <w:t xml:space="preserve"> omissies die </w:t>
            </w:r>
            <w:r w:rsidR="00C86ED3">
              <w:t>opdrachtnemer</w:t>
            </w:r>
            <w:r w:rsidR="001C43DE" w:rsidRPr="001C43DE">
              <w:t xml:space="preserve"> op eerste aangeven van CCM of DCM binnen </w:t>
            </w:r>
            <w:r w:rsidR="00B47578">
              <w:t>twee (</w:t>
            </w:r>
            <w:r w:rsidR="001C43DE" w:rsidRPr="001C43DE">
              <w:t>2</w:t>
            </w:r>
            <w:r w:rsidR="00B47578">
              <w:t>)</w:t>
            </w:r>
            <w:r w:rsidR="001C43DE" w:rsidRPr="001C43DE">
              <w:t xml:space="preserve"> werkdagen corrigeert</w:t>
            </w:r>
            <w:r>
              <w:t>,</w:t>
            </w:r>
            <w:r w:rsidR="001C43DE" w:rsidRPr="001C43DE">
              <w:t xml:space="preserve"> of omissies die het gevolg zijn van onvolledige informatieverstrekking door </w:t>
            </w:r>
            <w:r>
              <w:t>een</w:t>
            </w:r>
            <w:r w:rsidR="001C43DE" w:rsidRPr="001C43DE">
              <w:t xml:space="preserve"> </w:t>
            </w:r>
            <w:r w:rsidR="007C7CBA">
              <w:t>Deelnemer</w:t>
            </w:r>
            <w:r>
              <w:t>,</w:t>
            </w:r>
            <w:r w:rsidR="001C43DE" w:rsidRPr="001C43DE">
              <w:t xml:space="preserve"> </w:t>
            </w:r>
            <w:r>
              <w:t xml:space="preserve">zijn geen reden voor het </w:t>
            </w:r>
            <w:r w:rsidR="001C43DE" w:rsidRPr="001C43DE">
              <w:t xml:space="preserve"> kwalific</w:t>
            </w:r>
            <w:r>
              <w:t xml:space="preserve">eren van een </w:t>
            </w:r>
            <w:r w:rsidR="001C43DE" w:rsidRPr="001C43DE">
              <w:t>rapportage</w:t>
            </w:r>
            <w:r>
              <w:t xml:space="preserve"> als onjuist</w:t>
            </w:r>
            <w:r w:rsidR="001C43DE" w:rsidRPr="001C43DE">
              <w:t>.</w:t>
            </w:r>
          </w:p>
        </w:tc>
      </w:tr>
      <w:tr w:rsidR="001C43DE" w:rsidRPr="001C43DE" w14:paraId="7D831BD9" w14:textId="77777777" w:rsidTr="0033407C">
        <w:trPr>
          <w:trHeight w:val="456"/>
        </w:trPr>
        <w:tc>
          <w:tcPr>
            <w:tcW w:w="846" w:type="dxa"/>
            <w:shd w:val="clear" w:color="auto" w:fill="auto"/>
            <w:noWrap/>
            <w:hideMark/>
          </w:tcPr>
          <w:p w14:paraId="09B3AC5C" w14:textId="77777777" w:rsidR="001C43DE" w:rsidRPr="001C43DE" w:rsidRDefault="001C43DE">
            <w:r w:rsidRPr="001C43DE">
              <w:t>K.29</w:t>
            </w:r>
          </w:p>
        </w:tc>
        <w:tc>
          <w:tcPr>
            <w:tcW w:w="9639" w:type="dxa"/>
            <w:hideMark/>
          </w:tcPr>
          <w:p w14:paraId="4CE80E8D" w14:textId="77777777" w:rsidR="001C43DE" w:rsidRPr="001C43DE" w:rsidRDefault="001C43DE">
            <w:r w:rsidRPr="001C43DE">
              <w:t xml:space="preserve">Overtreding van de norm wordt gesanctioneerd conform eis K.5. Voor deze overtreding worden geen gele kaarten opgelegd. </w:t>
            </w:r>
          </w:p>
        </w:tc>
      </w:tr>
    </w:tbl>
    <w:p w14:paraId="29D051DD" w14:textId="77777777" w:rsidR="001C43DE" w:rsidRDefault="001C43DE">
      <w:r>
        <w:br w:type="page"/>
      </w:r>
    </w:p>
    <w:p w14:paraId="37E152D8" w14:textId="77777777" w:rsidR="00AB15D2" w:rsidRDefault="00AB15D2"/>
    <w:tbl>
      <w:tblPr>
        <w:tblStyle w:val="Tabelraster"/>
        <w:tblW w:w="0" w:type="auto"/>
        <w:tblCellMar>
          <w:top w:w="108" w:type="dxa"/>
          <w:bottom w:w="108" w:type="dxa"/>
        </w:tblCellMar>
        <w:tblLook w:val="04A0" w:firstRow="1" w:lastRow="0" w:firstColumn="1" w:lastColumn="0" w:noHBand="0" w:noVBand="1"/>
      </w:tblPr>
      <w:tblGrid>
        <w:gridCol w:w="704"/>
        <w:gridCol w:w="9781"/>
      </w:tblGrid>
      <w:tr w:rsidR="007516BE" w:rsidRPr="001C43DE" w14:paraId="1538A5AE" w14:textId="77777777" w:rsidTr="00521F1D">
        <w:trPr>
          <w:trHeight w:val="288"/>
        </w:trPr>
        <w:tc>
          <w:tcPr>
            <w:tcW w:w="10485" w:type="dxa"/>
            <w:gridSpan w:val="2"/>
            <w:shd w:val="clear" w:color="auto" w:fill="auto"/>
            <w:noWrap/>
            <w:hideMark/>
          </w:tcPr>
          <w:p w14:paraId="5A33EDDA" w14:textId="4E5B1D64" w:rsidR="007516BE" w:rsidRPr="001C43DE" w:rsidRDefault="007516BE" w:rsidP="007516BE">
            <w:pPr>
              <w:pStyle w:val="Kop2"/>
            </w:pPr>
            <w:bookmarkStart w:id="18" w:name="_Toc95910432"/>
            <w:r w:rsidRPr="001C43DE">
              <w:t>KPI-5</w:t>
            </w:r>
            <w:r w:rsidR="007F4E23">
              <w:t>:</w:t>
            </w:r>
            <w:r>
              <w:t xml:space="preserve"> </w:t>
            </w:r>
            <w:r w:rsidRPr="001C43DE">
              <w:t>Rekenfactor gemiddeld tarief</w:t>
            </w:r>
            <w:bookmarkEnd w:id="18"/>
          </w:p>
        </w:tc>
      </w:tr>
      <w:tr w:rsidR="001C43DE" w:rsidRPr="001C43DE" w14:paraId="79924E74" w14:textId="77777777" w:rsidTr="0033407C">
        <w:trPr>
          <w:trHeight w:val="1596"/>
        </w:trPr>
        <w:tc>
          <w:tcPr>
            <w:tcW w:w="704" w:type="dxa"/>
            <w:shd w:val="clear" w:color="auto" w:fill="auto"/>
            <w:noWrap/>
            <w:hideMark/>
          </w:tcPr>
          <w:p w14:paraId="3938C3C0" w14:textId="77777777" w:rsidR="001C43DE" w:rsidRPr="001C43DE" w:rsidRDefault="001C43DE">
            <w:r w:rsidRPr="001C43DE">
              <w:t>K.30</w:t>
            </w:r>
          </w:p>
        </w:tc>
        <w:tc>
          <w:tcPr>
            <w:tcW w:w="9781" w:type="dxa"/>
            <w:hideMark/>
          </w:tcPr>
          <w:p w14:paraId="51BA77CA" w14:textId="39556615" w:rsidR="001C43DE" w:rsidRPr="001C43DE" w:rsidRDefault="001C43DE">
            <w:r w:rsidRPr="001C43DE">
              <w:t xml:space="preserve">Door middel van de KPI </w:t>
            </w:r>
            <w:r w:rsidR="00F63C13">
              <w:t>'R</w:t>
            </w:r>
            <w:r w:rsidRPr="001C43DE">
              <w:t>ekenfactor gemiddeld tarief</w:t>
            </w:r>
            <w:r w:rsidR="00F63C13">
              <w:t>'</w:t>
            </w:r>
            <w:r w:rsidRPr="001C43DE">
              <w:t xml:space="preserve"> wordt per </w:t>
            </w:r>
            <w:r w:rsidR="00C86ED3">
              <w:t>opdrachtnemer</w:t>
            </w:r>
            <w:r w:rsidRPr="001C43DE">
              <w:t xml:space="preserve"> bepaald in hoeverre het gewogen gemiddelde van de door </w:t>
            </w:r>
            <w:r w:rsidR="00C86ED3">
              <w:t>opdrachtnemer</w:t>
            </w:r>
            <w:r w:rsidRPr="001C43DE">
              <w:t xml:space="preserve"> in de betreffende meetperiode aangeboden tarieven </w:t>
            </w:r>
            <w:r w:rsidR="00E00942">
              <w:t>(</w:t>
            </w:r>
            <w:r w:rsidR="008B7E19">
              <w:t>exclusief btw</w:t>
            </w:r>
            <w:r w:rsidR="00E00942">
              <w:t>)</w:t>
            </w:r>
            <w:r w:rsidRPr="001C43DE">
              <w:t xml:space="preserve"> voor </w:t>
            </w:r>
            <w:r w:rsidR="007C7CBA">
              <w:t>Kandida</w:t>
            </w:r>
            <w:r w:rsidR="00BF3005">
              <w:t>ten</w:t>
            </w:r>
            <w:r w:rsidRPr="001C43DE">
              <w:t xml:space="preserve"> (</w:t>
            </w:r>
            <w:proofErr w:type="spellStart"/>
            <w:r w:rsidRPr="001C43DE">
              <w:t>GemTariefON</w:t>
            </w:r>
            <w:proofErr w:type="spellEnd"/>
            <w:r w:rsidRPr="001C43DE">
              <w:t>) afwijkt van het gewogen gemiddelde van de overheidstarieven (</w:t>
            </w:r>
            <w:proofErr w:type="spellStart"/>
            <w:r w:rsidRPr="001C43DE">
              <w:t>GemOverheidstariefON</w:t>
            </w:r>
            <w:proofErr w:type="spellEnd"/>
            <w:r w:rsidRPr="001C43DE">
              <w:t xml:space="preserve">), gerelateerd aan de </w:t>
            </w:r>
            <w:r w:rsidR="00A447D8">
              <w:t xml:space="preserve">salarisschalen Rijk </w:t>
            </w:r>
            <w:r w:rsidRPr="001C43DE">
              <w:t xml:space="preserve">die zijn vermeld in de Aanvragen. De toegestane afwijking tussen deze gewogen gemiddelden wordt mede bepaald door de in de </w:t>
            </w:r>
            <w:r w:rsidR="001559CF">
              <w:t>i</w:t>
            </w:r>
            <w:r w:rsidRPr="001C43DE">
              <w:t xml:space="preserve">nschrijving van </w:t>
            </w:r>
            <w:r w:rsidR="00C86ED3">
              <w:t>opdrachtnemer</w:t>
            </w:r>
            <w:r w:rsidRPr="001C43DE">
              <w:t xml:space="preserve"> opgenomen 'rekenfactor gemiddelde tariefruimte' (RFGTON). Als </w:t>
            </w:r>
            <w:proofErr w:type="spellStart"/>
            <w:r w:rsidRPr="001C43DE">
              <w:t>GemTariefON</w:t>
            </w:r>
            <w:proofErr w:type="spellEnd"/>
            <w:r w:rsidRPr="001C43DE">
              <w:t xml:space="preserve"> hoger is dan het product van </w:t>
            </w:r>
            <w:proofErr w:type="spellStart"/>
            <w:r w:rsidRPr="001C43DE">
              <w:t>GemOverheidstariefON</w:t>
            </w:r>
            <w:proofErr w:type="spellEnd"/>
            <w:r w:rsidRPr="001C43DE">
              <w:t xml:space="preserve"> en RFGTON, kan een sanctie, verbonden aan deze KPI, worden opgelegd. </w:t>
            </w:r>
          </w:p>
        </w:tc>
      </w:tr>
      <w:tr w:rsidR="001C43DE" w:rsidRPr="001C43DE" w14:paraId="0FB636D4" w14:textId="77777777" w:rsidTr="0033407C">
        <w:trPr>
          <w:trHeight w:val="774"/>
        </w:trPr>
        <w:tc>
          <w:tcPr>
            <w:tcW w:w="704" w:type="dxa"/>
            <w:shd w:val="clear" w:color="auto" w:fill="auto"/>
            <w:noWrap/>
            <w:hideMark/>
          </w:tcPr>
          <w:p w14:paraId="7CD8C2AE" w14:textId="77777777" w:rsidR="001C43DE" w:rsidRPr="001C43DE" w:rsidRDefault="001C43DE">
            <w:r w:rsidRPr="001C43DE">
              <w:t>K.31</w:t>
            </w:r>
          </w:p>
        </w:tc>
        <w:tc>
          <w:tcPr>
            <w:tcW w:w="9781" w:type="dxa"/>
            <w:hideMark/>
          </w:tcPr>
          <w:p w14:paraId="22B187DF" w14:textId="2D272EC4" w:rsidR="001C43DE" w:rsidRPr="001C43DE" w:rsidRDefault="001C43DE">
            <w:r w:rsidRPr="001C43DE">
              <w:t xml:space="preserve">De vaststelling van deze KPI vindt op het eerste KPI-meetmoment plaats dat minimaal </w:t>
            </w:r>
            <w:r w:rsidR="00B47578">
              <w:t>zes (</w:t>
            </w:r>
            <w:r w:rsidRPr="001C43DE">
              <w:t>6</w:t>
            </w:r>
            <w:r w:rsidR="00B47578">
              <w:t>)</w:t>
            </w:r>
            <w:r w:rsidRPr="001C43DE">
              <w:t xml:space="preserve"> maanden na ingangsdatum van de </w:t>
            </w:r>
            <w:r w:rsidR="00C33737">
              <w:t>raamovereenkomst</w:t>
            </w:r>
            <w:r w:rsidRPr="001C43DE">
              <w:t xml:space="preserve"> valt en wordt één maal per </w:t>
            </w:r>
            <w:r w:rsidR="00B47578">
              <w:t>zes (</w:t>
            </w:r>
            <w:r w:rsidRPr="001C43DE">
              <w:t>6</w:t>
            </w:r>
            <w:r w:rsidR="00B47578">
              <w:t>)</w:t>
            </w:r>
            <w:r w:rsidRPr="001C43DE">
              <w:t xml:space="preserve"> maanden herhaald. De meetperiode betreft de voorgaande periode van </w:t>
            </w:r>
            <w:r w:rsidR="00B47578">
              <w:t>zes (</w:t>
            </w:r>
            <w:r w:rsidRPr="001C43DE">
              <w:t>6</w:t>
            </w:r>
            <w:r w:rsidR="00B47578">
              <w:t>)</w:t>
            </w:r>
            <w:r w:rsidRPr="001C43DE">
              <w:t xml:space="preserve"> maanden.</w:t>
            </w:r>
          </w:p>
        </w:tc>
      </w:tr>
      <w:tr w:rsidR="001C43DE" w:rsidRPr="001C43DE" w14:paraId="4E3C7722" w14:textId="77777777" w:rsidTr="0033407C">
        <w:trPr>
          <w:trHeight w:val="1651"/>
        </w:trPr>
        <w:tc>
          <w:tcPr>
            <w:tcW w:w="704" w:type="dxa"/>
            <w:shd w:val="clear" w:color="auto" w:fill="auto"/>
            <w:noWrap/>
            <w:hideMark/>
          </w:tcPr>
          <w:p w14:paraId="5C621B10" w14:textId="77777777" w:rsidR="001C43DE" w:rsidRPr="001C43DE" w:rsidRDefault="001C43DE">
            <w:r w:rsidRPr="00863CC8">
              <w:t>K.32</w:t>
            </w:r>
          </w:p>
        </w:tc>
        <w:tc>
          <w:tcPr>
            <w:tcW w:w="9781" w:type="dxa"/>
            <w:hideMark/>
          </w:tcPr>
          <w:p w14:paraId="3AB5098F" w14:textId="0819B5E2" w:rsidR="001C43DE" w:rsidRPr="001C43DE" w:rsidRDefault="001C43DE">
            <w:r w:rsidRPr="001C43DE">
              <w:t>Voor bepaling van het gewogen gemiddelde overheidstarief (</w:t>
            </w:r>
            <w:proofErr w:type="spellStart"/>
            <w:r w:rsidRPr="001C43DE">
              <w:t>GemOverheidstariefON</w:t>
            </w:r>
            <w:proofErr w:type="spellEnd"/>
            <w:r w:rsidRPr="001C43DE">
              <w:t>) wordt uitgegaan van de "</w:t>
            </w:r>
            <w:r w:rsidR="00B47578">
              <w:t>uurtarief productieve uren</w:t>
            </w:r>
            <w:r w:rsidRPr="001C43DE">
              <w:t xml:space="preserve"> exclusief btw", zoals vermeld in de tabel "integrale kosten per salarisschaal</w:t>
            </w:r>
            <w:r w:rsidR="00A447D8">
              <w:t xml:space="preserve"> Rijk</w:t>
            </w:r>
            <w:r w:rsidRPr="001C43DE">
              <w:t xml:space="preserve"> [kalenderjaar T]" van het document "Handleiding Overheidstarieven</w:t>
            </w:r>
            <w:r w:rsidR="00B47578">
              <w:t xml:space="preserve"> </w:t>
            </w:r>
            <w:r w:rsidR="00517EEC">
              <w:t>[</w:t>
            </w:r>
            <w:r w:rsidR="00B47578">
              <w:t>jaartal</w:t>
            </w:r>
            <w:r w:rsidR="00517EEC">
              <w:t>]</w:t>
            </w:r>
            <w:r w:rsidRPr="001C43DE">
              <w:t xml:space="preserve">" dat jaarlijks door het </w:t>
            </w:r>
            <w:r w:rsidR="008B7E19">
              <w:t>m</w:t>
            </w:r>
            <w:r w:rsidRPr="001C43DE">
              <w:t>inisterie van Binnenlandse Zaken en Koninkrijksrelaties wordt gepubliceerd. Dit document wordt voor aanvang van elk kalenderjaar openbaar gepubliceerd.</w:t>
            </w:r>
          </w:p>
        </w:tc>
      </w:tr>
      <w:tr w:rsidR="001C43DE" w:rsidRPr="001C43DE" w14:paraId="7A632C92" w14:textId="77777777" w:rsidTr="0033407C">
        <w:trPr>
          <w:trHeight w:val="4788"/>
        </w:trPr>
        <w:tc>
          <w:tcPr>
            <w:tcW w:w="704" w:type="dxa"/>
            <w:shd w:val="clear" w:color="auto" w:fill="auto"/>
            <w:noWrap/>
            <w:hideMark/>
          </w:tcPr>
          <w:p w14:paraId="00B3386F" w14:textId="77777777" w:rsidR="001C43DE" w:rsidRPr="001C43DE" w:rsidRDefault="001C43DE">
            <w:r w:rsidRPr="001C43DE">
              <w:t>K.33</w:t>
            </w:r>
          </w:p>
        </w:tc>
        <w:tc>
          <w:tcPr>
            <w:tcW w:w="9781" w:type="dxa"/>
            <w:hideMark/>
          </w:tcPr>
          <w:p w14:paraId="7688AF12" w14:textId="7CC98846" w:rsidR="003166A8" w:rsidRDefault="001C43DE">
            <w:r w:rsidRPr="001C43DE">
              <w:t>Voor de vaststelling van de gewogen gemiddelde tarieven (</w:t>
            </w:r>
            <w:proofErr w:type="spellStart"/>
            <w:r w:rsidRPr="001C43DE">
              <w:t>GemTariefON</w:t>
            </w:r>
            <w:proofErr w:type="spellEnd"/>
            <w:r w:rsidRPr="001C43DE">
              <w:t xml:space="preserve"> en </w:t>
            </w:r>
            <w:proofErr w:type="spellStart"/>
            <w:r w:rsidRPr="001C43DE">
              <w:t>GemOverheidstariefON</w:t>
            </w:r>
            <w:proofErr w:type="spellEnd"/>
            <w:r w:rsidRPr="001C43DE">
              <w:t xml:space="preserve">) worden alle </w:t>
            </w:r>
            <w:r w:rsidR="0028632F">
              <w:t>Offertes</w:t>
            </w:r>
            <w:r w:rsidRPr="001C43DE">
              <w:t xml:space="preserve"> van </w:t>
            </w:r>
            <w:r w:rsidR="00C86ED3">
              <w:t>opdrachtnemer</w:t>
            </w:r>
            <w:r w:rsidRPr="001C43DE">
              <w:t xml:space="preserve"> op Aanvragen die voldoen aan de volgende voorwaarden meegenomen:</w:t>
            </w:r>
          </w:p>
          <w:p w14:paraId="74B140F2" w14:textId="1F905A98" w:rsidR="003166A8" w:rsidRDefault="008B7E19" w:rsidP="005D592E">
            <w:pPr>
              <w:pStyle w:val="Lijstalinea"/>
              <w:numPr>
                <w:ilvl w:val="0"/>
                <w:numId w:val="15"/>
              </w:numPr>
            </w:pPr>
            <w:r>
              <w:t>D</w:t>
            </w:r>
            <w:r w:rsidR="001C43DE" w:rsidRPr="001C43DE">
              <w:t>e gunningsdatum van de A</w:t>
            </w:r>
            <w:r w:rsidR="003166A8">
              <w:t>anvraag ligt in de meetperiode;</w:t>
            </w:r>
          </w:p>
          <w:p w14:paraId="4F156F96" w14:textId="46DBBA8C" w:rsidR="003166A8" w:rsidRDefault="008B7E19" w:rsidP="005D592E">
            <w:pPr>
              <w:pStyle w:val="Lijstalinea"/>
              <w:numPr>
                <w:ilvl w:val="0"/>
                <w:numId w:val="15"/>
              </w:numPr>
            </w:pPr>
            <w:r>
              <w:t>D</w:t>
            </w:r>
            <w:r w:rsidR="001C43DE" w:rsidRPr="001C43DE">
              <w:t xml:space="preserve">e Aanvraag betreft een detachering van een </w:t>
            </w:r>
            <w:r w:rsidR="007C7CBA">
              <w:t>ICT-Professional</w:t>
            </w:r>
            <w:r w:rsidR="001C43DE" w:rsidRPr="001C43DE">
              <w:t xml:space="preserve"> op een functie die </w:t>
            </w:r>
            <w:r>
              <w:t>is</w:t>
            </w:r>
            <w:r w:rsidR="001C43DE" w:rsidRPr="001C43DE">
              <w:t xml:space="preserve"> ingeschaald in</w:t>
            </w:r>
            <w:r w:rsidR="003166A8">
              <w:t xml:space="preserve"> </w:t>
            </w:r>
            <w:r w:rsidR="00A447D8">
              <w:t xml:space="preserve">salarisschaal Rijk </w:t>
            </w:r>
            <w:r w:rsidR="00D8602B">
              <w:t>acht (</w:t>
            </w:r>
            <w:r w:rsidR="003166A8">
              <w:t>8</w:t>
            </w:r>
            <w:r w:rsidR="00D8602B">
              <w:t>)</w:t>
            </w:r>
            <w:r w:rsidR="003166A8">
              <w:t xml:space="preserve"> tot en met </w:t>
            </w:r>
            <w:r w:rsidR="00D8602B">
              <w:t>vijftien (</w:t>
            </w:r>
            <w:r w:rsidR="003166A8">
              <w:t>15</w:t>
            </w:r>
            <w:r w:rsidR="00D8602B">
              <w:t>)</w:t>
            </w:r>
            <w:r w:rsidR="003166A8">
              <w:t>;</w:t>
            </w:r>
          </w:p>
          <w:p w14:paraId="06B146B3" w14:textId="77777777" w:rsidR="00B47578" w:rsidRDefault="00B47578" w:rsidP="00B85FD8">
            <w:pPr>
              <w:pStyle w:val="Lijstalinea"/>
            </w:pPr>
          </w:p>
          <w:p w14:paraId="0466A816" w14:textId="34D1BBC1" w:rsidR="003166A8" w:rsidRDefault="001C43DE" w:rsidP="00DD6DEB">
            <w:r w:rsidRPr="001C43DE">
              <w:t xml:space="preserve">Uitzonderingen op Aanvragen (en hieraan gerelateerde </w:t>
            </w:r>
            <w:r w:rsidR="00C33737">
              <w:t>Offerte</w:t>
            </w:r>
            <w:r w:rsidRPr="001C43DE">
              <w:t xml:space="preserve">s) die aan bovengenoemde criteria voldoen, maar </w:t>
            </w:r>
            <w:r w:rsidR="008B7E19">
              <w:t xml:space="preserve">toch </w:t>
            </w:r>
            <w:r w:rsidRPr="001C43DE">
              <w:t>niet worden meegeteld in de berekening v</w:t>
            </w:r>
            <w:r w:rsidR="003166A8">
              <w:t>an de KPI (mits van toepassing)</w:t>
            </w:r>
            <w:r w:rsidR="008B7E19">
              <w:t xml:space="preserve"> zijn:</w:t>
            </w:r>
          </w:p>
          <w:p w14:paraId="714AF841" w14:textId="78F7E79F" w:rsidR="003166A8" w:rsidRDefault="001C43DE" w:rsidP="005D592E">
            <w:pPr>
              <w:pStyle w:val="Lijstalinea"/>
              <w:numPr>
                <w:ilvl w:val="0"/>
                <w:numId w:val="15"/>
              </w:numPr>
            </w:pPr>
            <w:r w:rsidRPr="001C43DE">
              <w:t xml:space="preserve">Aanvragen waarvoor een </w:t>
            </w:r>
            <w:r w:rsidR="007C7CBA">
              <w:t>Deelnemer</w:t>
            </w:r>
            <w:r w:rsidRPr="001C43DE">
              <w:t xml:space="preserve"> een ma</w:t>
            </w:r>
            <w:r w:rsidR="003166A8">
              <w:t>ximum uurtarief heeft afgegeven;</w:t>
            </w:r>
          </w:p>
          <w:p w14:paraId="6422D284" w14:textId="31C010F1" w:rsidR="003166A8" w:rsidRDefault="004262A5" w:rsidP="005D592E">
            <w:pPr>
              <w:pStyle w:val="Lijstalinea"/>
              <w:numPr>
                <w:ilvl w:val="0"/>
                <w:numId w:val="15"/>
              </w:numPr>
            </w:pPr>
            <w:r w:rsidRPr="001C43DE">
              <w:t xml:space="preserve">Aanvragen die door de </w:t>
            </w:r>
            <w:r w:rsidR="007C7CBA">
              <w:t>Deelnemer</w:t>
            </w:r>
            <w:r w:rsidRPr="001C43DE">
              <w:t xml:space="preserve"> voor </w:t>
            </w:r>
            <w:r>
              <w:t xml:space="preserve">sluitingsdatum voor het indienen van </w:t>
            </w:r>
            <w:r w:rsidR="008B7E19">
              <w:t>O</w:t>
            </w:r>
            <w:r w:rsidR="005C7DA3">
              <w:t>ffertes</w:t>
            </w:r>
            <w:r>
              <w:t xml:space="preserve"> (met een bericht</w:t>
            </w:r>
            <w:r w:rsidR="008B7E19">
              <w:t xml:space="preserve"> daarover</w:t>
            </w:r>
            <w:r>
              <w:t xml:space="preserve"> aan </w:t>
            </w:r>
            <w:r w:rsidR="00C86ED3">
              <w:t>opdrachtnemer</w:t>
            </w:r>
            <w:r>
              <w:t xml:space="preserve">s) </w:t>
            </w:r>
            <w:r w:rsidRPr="001C43DE">
              <w:t>zijn teruggetrokken</w:t>
            </w:r>
            <w:r>
              <w:t>/</w:t>
            </w:r>
            <w:r w:rsidR="00A4553C">
              <w:t>geannuleerd</w:t>
            </w:r>
            <w:r w:rsidRPr="001C43DE">
              <w:t xml:space="preserve"> en zonder een nieuwe of ongewijzigde </w:t>
            </w:r>
            <w:proofErr w:type="spellStart"/>
            <w:r w:rsidRPr="001C43DE">
              <w:t>herhalings</w:t>
            </w:r>
            <w:r w:rsidR="007C7CBA">
              <w:t>Aanvra</w:t>
            </w:r>
            <w:r w:rsidRPr="001C43DE">
              <w:t>ag</w:t>
            </w:r>
            <w:proofErr w:type="spellEnd"/>
            <w:r w:rsidRPr="001C43DE">
              <w:t xml:space="preserve"> niet leid</w:t>
            </w:r>
            <w:r>
              <w:t xml:space="preserve">en tot een Nadere </w:t>
            </w:r>
            <w:r w:rsidR="002F5B78">
              <w:t>Overeenkomst</w:t>
            </w:r>
            <w:r w:rsidR="006449DF">
              <w:t xml:space="preserve"> met </w:t>
            </w:r>
            <w:r w:rsidR="007C7CBA">
              <w:t>Deelnemer</w:t>
            </w:r>
            <w:r w:rsidR="003166A8">
              <w:t>;</w:t>
            </w:r>
          </w:p>
          <w:p w14:paraId="26F30A5D" w14:textId="77777777" w:rsidR="003166A8" w:rsidRDefault="001C43DE" w:rsidP="005D592E">
            <w:pPr>
              <w:pStyle w:val="Lijstalinea"/>
              <w:numPr>
                <w:ilvl w:val="0"/>
                <w:numId w:val="15"/>
              </w:numPr>
            </w:pPr>
            <w:r w:rsidRPr="001C43DE">
              <w:t>Aanvragen op ba</w:t>
            </w:r>
            <w:r w:rsidR="003166A8">
              <w:t>sis van een strippenkaartmodel;</w:t>
            </w:r>
          </w:p>
          <w:p w14:paraId="54E167A7" w14:textId="77777777" w:rsidR="003166A8" w:rsidRDefault="003166A8" w:rsidP="005D592E">
            <w:pPr>
              <w:pStyle w:val="Lijstalinea"/>
              <w:numPr>
                <w:ilvl w:val="0"/>
                <w:numId w:val="15"/>
              </w:numPr>
            </w:pPr>
            <w:r>
              <w:t>Vrijblijvende Aanvragen;</w:t>
            </w:r>
          </w:p>
          <w:p w14:paraId="665251A6" w14:textId="7A5DAA62" w:rsidR="003166A8" w:rsidRDefault="003166A8" w:rsidP="005D592E">
            <w:pPr>
              <w:pStyle w:val="Lijstalinea"/>
              <w:numPr>
                <w:ilvl w:val="0"/>
                <w:numId w:val="15"/>
              </w:numPr>
            </w:pPr>
            <w:r>
              <w:t>Proactieve Aanvragen;</w:t>
            </w:r>
          </w:p>
          <w:p w14:paraId="765E69DC" w14:textId="0E357422" w:rsidR="00E86B7C" w:rsidRDefault="00E86B7C" w:rsidP="005D592E">
            <w:pPr>
              <w:pStyle w:val="Lijstalinea"/>
              <w:numPr>
                <w:ilvl w:val="0"/>
                <w:numId w:val="15"/>
              </w:numPr>
            </w:pPr>
            <w:proofErr w:type="spellStart"/>
            <w:r>
              <w:t>Verambtelijkings</w:t>
            </w:r>
            <w:r w:rsidR="007C7CBA">
              <w:t>Aanvra</w:t>
            </w:r>
            <w:r>
              <w:t>gen</w:t>
            </w:r>
            <w:proofErr w:type="spellEnd"/>
            <w:r>
              <w:t>;</w:t>
            </w:r>
          </w:p>
          <w:p w14:paraId="20BCBAFB" w14:textId="20A9471A" w:rsidR="003166A8" w:rsidRDefault="001C43DE" w:rsidP="005D592E">
            <w:pPr>
              <w:pStyle w:val="Lijstalinea"/>
              <w:numPr>
                <w:ilvl w:val="0"/>
                <w:numId w:val="15"/>
              </w:numPr>
            </w:pPr>
            <w:r w:rsidRPr="001C43DE">
              <w:t xml:space="preserve">Aanvragen waar </w:t>
            </w:r>
            <w:r w:rsidR="00C86ED3">
              <w:t>opdrachtnemer</w:t>
            </w:r>
            <w:r w:rsidRPr="001C43DE">
              <w:t xml:space="preserve"> geen </w:t>
            </w:r>
            <w:r w:rsidR="00C33737">
              <w:t>Offerte</w:t>
            </w:r>
            <w:r w:rsidRPr="001C43DE">
              <w:t xml:space="preserve"> voor heeft uitgebracht (no-bid);</w:t>
            </w:r>
          </w:p>
          <w:p w14:paraId="035DF5D8" w14:textId="7A968117" w:rsidR="003166A8" w:rsidRDefault="00C33737" w:rsidP="005D592E">
            <w:pPr>
              <w:pStyle w:val="Lijstalinea"/>
              <w:numPr>
                <w:ilvl w:val="0"/>
                <w:numId w:val="15"/>
              </w:numPr>
            </w:pPr>
            <w:r>
              <w:t>Offerte</w:t>
            </w:r>
            <w:r w:rsidR="001C43DE" w:rsidRPr="001C43DE">
              <w:t>s (</w:t>
            </w:r>
            <w:r w:rsidR="007C7CBA">
              <w:t>Kandida</w:t>
            </w:r>
            <w:r w:rsidR="001C43DE" w:rsidRPr="001C43DE">
              <w:t xml:space="preserve">ten) van </w:t>
            </w:r>
            <w:r w:rsidR="00C86ED3">
              <w:t>opdrachtnemer</w:t>
            </w:r>
            <w:r w:rsidR="001C43DE" w:rsidRPr="001C43DE">
              <w:t xml:space="preserve"> die niet voldoen aan de gestelde eisen </w:t>
            </w:r>
            <w:r w:rsidR="003166A8">
              <w:t>in de Aanvraag;</w:t>
            </w:r>
          </w:p>
          <w:p w14:paraId="46AD1DF5" w14:textId="7BA9C720" w:rsidR="001C43DE" w:rsidRPr="001C43DE" w:rsidRDefault="00C33737" w:rsidP="005D592E">
            <w:pPr>
              <w:pStyle w:val="Lijstalinea"/>
              <w:numPr>
                <w:ilvl w:val="0"/>
                <w:numId w:val="15"/>
              </w:numPr>
            </w:pPr>
            <w:r>
              <w:t>Offerte</w:t>
            </w:r>
            <w:r w:rsidR="001C43DE" w:rsidRPr="001C43DE">
              <w:t>s (</w:t>
            </w:r>
            <w:r w:rsidR="007C7CBA">
              <w:t>Kandida</w:t>
            </w:r>
            <w:r w:rsidR="001C43DE" w:rsidRPr="001C43DE">
              <w:t xml:space="preserve">ten) die door </w:t>
            </w:r>
            <w:r w:rsidR="00C86ED3">
              <w:t>opdrachtnemer</w:t>
            </w:r>
            <w:r w:rsidR="001C43DE" w:rsidRPr="001C43DE">
              <w:t xml:space="preserve"> zijn teruggetrokken v</w:t>
            </w:r>
            <w:r w:rsidR="008B7E19">
              <w:t>óó</w:t>
            </w:r>
            <w:r w:rsidR="001C43DE" w:rsidRPr="001C43DE">
              <w:t xml:space="preserve">r afwijzing of daadwerkelijke inzet van de </w:t>
            </w:r>
            <w:r w:rsidR="007C7CBA">
              <w:t>ICT-Professional</w:t>
            </w:r>
            <w:r w:rsidR="001C43DE" w:rsidRPr="001C43DE">
              <w:t xml:space="preserve">. Hiervoor geldt hetzelfde als reeds gesteld in de eisen bij KPI-2 </w:t>
            </w:r>
            <w:r w:rsidR="00F921E6">
              <w:t>a</w:t>
            </w:r>
            <w:r w:rsidR="001C43DE" w:rsidRPr="001C43DE">
              <w:t>anbiedingsbetrouwbaarheid, inclusief de daarbij benoemde uitzonderingen.</w:t>
            </w:r>
            <w:r w:rsidR="00C27888">
              <w:t xml:space="preserve"> </w:t>
            </w:r>
            <w:r w:rsidR="001C43DE" w:rsidRPr="001C43DE">
              <w:t xml:space="preserve"> </w:t>
            </w:r>
          </w:p>
        </w:tc>
      </w:tr>
      <w:tr w:rsidR="001C43DE" w:rsidRPr="001C43DE" w14:paraId="4BDBCF83" w14:textId="77777777" w:rsidTr="0033407C">
        <w:trPr>
          <w:trHeight w:val="1170"/>
        </w:trPr>
        <w:tc>
          <w:tcPr>
            <w:tcW w:w="704" w:type="dxa"/>
            <w:shd w:val="clear" w:color="auto" w:fill="auto"/>
            <w:noWrap/>
            <w:hideMark/>
          </w:tcPr>
          <w:p w14:paraId="49B1E4CF" w14:textId="77777777" w:rsidR="001C43DE" w:rsidRPr="001C43DE" w:rsidRDefault="001C43DE">
            <w:r w:rsidRPr="001C43DE">
              <w:t>K.34</w:t>
            </w:r>
          </w:p>
        </w:tc>
        <w:tc>
          <w:tcPr>
            <w:tcW w:w="9781" w:type="dxa"/>
            <w:hideMark/>
          </w:tcPr>
          <w:p w14:paraId="48A3B822" w14:textId="70C51C1E" w:rsidR="001C43DE" w:rsidRPr="001C43DE" w:rsidRDefault="001C43DE">
            <w:r w:rsidRPr="001C43DE">
              <w:t xml:space="preserve">Bij de bepaling van het gewogen gemiddelde van de tarieven (aangeboden tarieven en overheidstarieven) wordt de wegingsfactor van de tarieven bepaald door het aantal uur van de </w:t>
            </w:r>
            <w:r w:rsidR="006819CE">
              <w:t>initiële</w:t>
            </w:r>
            <w:r w:rsidRPr="001C43DE">
              <w:t xml:space="preserve"> inhuurtermijn die is vermeld in de relevante Aanvragen (zodat tarieven van deeltijdopdrachten minder zwaar wegen dan </w:t>
            </w:r>
            <w:r w:rsidR="00F921E6">
              <w:t xml:space="preserve">die </w:t>
            </w:r>
            <w:r w:rsidRPr="001C43DE">
              <w:t xml:space="preserve">van voltijdopdrachten). Het aantal uur van de gehele initiële inhuurtermijn wordt gehanteerd, </w:t>
            </w:r>
            <w:r w:rsidR="00F921E6">
              <w:t>óó</w:t>
            </w:r>
            <w:r w:rsidRPr="001C43DE">
              <w:t>k als de</w:t>
            </w:r>
            <w:r w:rsidR="00F921E6">
              <w:t xml:space="preserve"> ein</w:t>
            </w:r>
            <w:r w:rsidR="00BE7951">
              <w:t>d</w:t>
            </w:r>
            <w:r w:rsidR="00F921E6">
              <w:t xml:space="preserve">datum van </w:t>
            </w:r>
            <w:r w:rsidRPr="001C43DE">
              <w:t xml:space="preserve">deze </w:t>
            </w:r>
            <w:r w:rsidR="00F921E6">
              <w:t>termijn na betreffende meetperiode ligt</w:t>
            </w:r>
            <w:r w:rsidRPr="001C43DE">
              <w:t xml:space="preserve">. </w:t>
            </w:r>
          </w:p>
        </w:tc>
      </w:tr>
      <w:tr w:rsidR="001C43DE" w:rsidRPr="001C43DE" w14:paraId="63FBB4F4" w14:textId="77777777" w:rsidTr="0033407C">
        <w:trPr>
          <w:cantSplit/>
          <w:trHeight w:val="2736"/>
        </w:trPr>
        <w:tc>
          <w:tcPr>
            <w:tcW w:w="704" w:type="dxa"/>
            <w:shd w:val="clear" w:color="auto" w:fill="auto"/>
            <w:noWrap/>
            <w:hideMark/>
          </w:tcPr>
          <w:p w14:paraId="4AB4A24A" w14:textId="77777777" w:rsidR="001C43DE" w:rsidRPr="001C43DE" w:rsidRDefault="001C43DE">
            <w:r w:rsidRPr="001C43DE">
              <w:lastRenderedPageBreak/>
              <w:t>K.35</w:t>
            </w:r>
          </w:p>
        </w:tc>
        <w:tc>
          <w:tcPr>
            <w:tcW w:w="9781" w:type="dxa"/>
            <w:hideMark/>
          </w:tcPr>
          <w:p w14:paraId="0EC2D896" w14:textId="3A1B965A" w:rsidR="001C43DE" w:rsidRPr="001C43DE" w:rsidRDefault="001C43DE">
            <w:r w:rsidRPr="001C43DE">
              <w:t>Onder de volgende aan deze KPI verbonden voorwaarde wordt een sanctie van kracht:</w:t>
            </w:r>
            <w:r w:rsidRPr="001C43DE">
              <w:br/>
            </w:r>
            <w:r w:rsidRPr="001C43DE">
              <w:br/>
              <w:t>[</w:t>
            </w:r>
            <w:proofErr w:type="spellStart"/>
            <w:r w:rsidRPr="001C43DE">
              <w:t>GemTariefON</w:t>
            </w:r>
            <w:proofErr w:type="spellEnd"/>
            <w:r w:rsidRPr="001C43DE">
              <w:t xml:space="preserve">] </w:t>
            </w:r>
            <w:r w:rsidR="00F921E6">
              <w:t>is groter dan</w:t>
            </w:r>
            <w:r w:rsidRPr="001C43DE">
              <w:t xml:space="preserve"> [</w:t>
            </w:r>
            <w:proofErr w:type="spellStart"/>
            <w:r w:rsidRPr="001C43DE">
              <w:t>GemOverheidstariefON</w:t>
            </w:r>
            <w:proofErr w:type="spellEnd"/>
            <w:r w:rsidRPr="001C43DE">
              <w:t xml:space="preserve">] </w:t>
            </w:r>
            <w:r w:rsidR="00F921E6">
              <w:t xml:space="preserve">x </w:t>
            </w:r>
            <w:r w:rsidRPr="001C43DE">
              <w:t xml:space="preserve">[RFGTON] </w:t>
            </w:r>
            <w:r w:rsidRPr="001C43DE">
              <w:br/>
            </w:r>
            <w:r w:rsidRPr="001C43DE">
              <w:br/>
              <w:t>Waarbij:</w:t>
            </w:r>
            <w:r w:rsidRPr="001C43DE">
              <w:br/>
              <w:t>[</w:t>
            </w:r>
            <w:proofErr w:type="spellStart"/>
            <w:r w:rsidRPr="001C43DE">
              <w:t>GemTariefON</w:t>
            </w:r>
            <w:proofErr w:type="spellEnd"/>
            <w:r w:rsidRPr="001C43DE">
              <w:t xml:space="preserve">] = [de som van (door </w:t>
            </w:r>
            <w:r w:rsidR="00C86ED3">
              <w:t>opdrachtnemer</w:t>
            </w:r>
            <w:r w:rsidRPr="001C43DE">
              <w:t xml:space="preserve"> aangeboden tarieven </w:t>
            </w:r>
            <w:r w:rsidR="00F921E6">
              <w:t>x</w:t>
            </w:r>
            <w:r w:rsidRPr="001C43DE">
              <w:t xml:space="preserve"> </w:t>
            </w:r>
            <w:r w:rsidR="006B38DB">
              <w:t>de</w:t>
            </w:r>
            <w:r w:rsidRPr="001C43DE">
              <w:t xml:space="preserve"> bij</w:t>
            </w:r>
            <w:r w:rsidR="00F921E6">
              <w:t>behorend</w:t>
            </w:r>
            <w:r w:rsidR="006B38DB">
              <w:t>e</w:t>
            </w:r>
            <w:r w:rsidRPr="001C43DE">
              <w:t xml:space="preserve"> aantal</w:t>
            </w:r>
            <w:r w:rsidR="006B38DB">
              <w:t>len</w:t>
            </w:r>
            <w:r w:rsidRPr="001C43DE">
              <w:t xml:space="preserve"> uren </w:t>
            </w:r>
            <w:r w:rsidR="006B38DB">
              <w:t>gedurende</w:t>
            </w:r>
            <w:r w:rsidRPr="001C43DE">
              <w:t xml:space="preserve"> de </w:t>
            </w:r>
            <w:r w:rsidR="006819CE">
              <w:t>initiële</w:t>
            </w:r>
            <w:r w:rsidRPr="001C43DE">
              <w:t xml:space="preserve"> inhuurtermijn</w:t>
            </w:r>
            <w:r w:rsidR="006B38DB">
              <w:t>en</w:t>
            </w:r>
            <w:r w:rsidRPr="001C43DE">
              <w:t>)]</w:t>
            </w:r>
            <w:r w:rsidR="00C33737">
              <w:t>/</w:t>
            </w:r>
            <w:r w:rsidRPr="001C43DE">
              <w:t xml:space="preserve">[de som van </w:t>
            </w:r>
            <w:r w:rsidR="006B38DB">
              <w:t>de</w:t>
            </w:r>
            <w:r w:rsidRPr="001C43DE">
              <w:t xml:space="preserve"> bij</w:t>
            </w:r>
            <w:r w:rsidR="006B38DB">
              <w:t>behorende</w:t>
            </w:r>
            <w:r w:rsidRPr="001C43DE">
              <w:t xml:space="preserve"> aantal</w:t>
            </w:r>
            <w:r w:rsidR="006B38DB">
              <w:t>len</w:t>
            </w:r>
            <w:r w:rsidRPr="001C43DE">
              <w:t xml:space="preserve"> uren </w:t>
            </w:r>
            <w:r w:rsidR="006B38DB">
              <w:t>gedurende</w:t>
            </w:r>
            <w:r w:rsidRPr="001C43DE">
              <w:t xml:space="preserve"> de </w:t>
            </w:r>
            <w:r w:rsidR="006819CE">
              <w:t>initiële</w:t>
            </w:r>
            <w:r w:rsidRPr="001C43DE">
              <w:t xml:space="preserve"> inhuurtermijn] ;</w:t>
            </w:r>
            <w:r w:rsidRPr="001C43DE">
              <w:br/>
              <w:t>[</w:t>
            </w:r>
            <w:proofErr w:type="spellStart"/>
            <w:r w:rsidRPr="001C43DE">
              <w:t>GemOverheidstariefON</w:t>
            </w:r>
            <w:proofErr w:type="spellEnd"/>
            <w:r w:rsidRPr="001C43DE">
              <w:t xml:space="preserve">] = [de som van (de bij de betreffende </w:t>
            </w:r>
            <w:r w:rsidR="00A447D8">
              <w:t xml:space="preserve">salarisschalen Rijk </w:t>
            </w:r>
            <w:r w:rsidR="006B38DB">
              <w:t xml:space="preserve">behorende </w:t>
            </w:r>
            <w:r w:rsidRPr="001C43DE">
              <w:t xml:space="preserve"> kostendekkende overheidstarieven </w:t>
            </w:r>
            <w:r w:rsidR="006B38DB">
              <w:t>x</w:t>
            </w:r>
            <w:r w:rsidRPr="001C43DE">
              <w:t xml:space="preserve"> </w:t>
            </w:r>
            <w:r w:rsidR="00C22217">
              <w:t>de</w:t>
            </w:r>
            <w:r w:rsidRPr="001C43DE">
              <w:t xml:space="preserve"> bij</w:t>
            </w:r>
            <w:r w:rsidR="00C22217">
              <w:t>behorende</w:t>
            </w:r>
            <w:r w:rsidRPr="001C43DE">
              <w:t xml:space="preserve"> aantal</w:t>
            </w:r>
            <w:r w:rsidR="00C22217">
              <w:t>len</w:t>
            </w:r>
            <w:r w:rsidRPr="001C43DE">
              <w:t xml:space="preserve"> uren </w:t>
            </w:r>
            <w:r w:rsidR="00C22217">
              <w:t>gedurende</w:t>
            </w:r>
            <w:r w:rsidRPr="001C43DE">
              <w:t xml:space="preserve"> de </w:t>
            </w:r>
            <w:r w:rsidR="006819CE">
              <w:t>initiële</w:t>
            </w:r>
            <w:r w:rsidRPr="001C43DE">
              <w:t xml:space="preserve"> inhuurtermijn)]</w:t>
            </w:r>
            <w:r w:rsidR="00C33737">
              <w:t>/</w:t>
            </w:r>
            <w:r w:rsidRPr="001C43DE">
              <w:t xml:space="preserve">[de som van </w:t>
            </w:r>
            <w:r w:rsidR="00C22217">
              <w:t>de</w:t>
            </w:r>
            <w:r w:rsidRPr="001C43DE">
              <w:t xml:space="preserve"> bij</w:t>
            </w:r>
            <w:r w:rsidR="00C22217">
              <w:t>behorende</w:t>
            </w:r>
            <w:r w:rsidRPr="001C43DE">
              <w:t xml:space="preserve"> aantal</w:t>
            </w:r>
            <w:r w:rsidR="00C22217">
              <w:t>len</w:t>
            </w:r>
            <w:r w:rsidRPr="001C43DE">
              <w:t xml:space="preserve"> uren </w:t>
            </w:r>
            <w:r w:rsidR="00C22217">
              <w:t>gedurende</w:t>
            </w:r>
            <w:r w:rsidRPr="001C43DE">
              <w:t xml:space="preserve"> de </w:t>
            </w:r>
            <w:r w:rsidR="006819CE">
              <w:t>initiële</w:t>
            </w:r>
            <w:r w:rsidRPr="001C43DE">
              <w:t xml:space="preserve"> inhuurtermijn]</w:t>
            </w:r>
          </w:p>
        </w:tc>
      </w:tr>
      <w:tr w:rsidR="001C43DE" w:rsidRPr="001C43DE" w14:paraId="62C7E1FF" w14:textId="77777777" w:rsidTr="0033407C">
        <w:trPr>
          <w:trHeight w:val="496"/>
        </w:trPr>
        <w:tc>
          <w:tcPr>
            <w:tcW w:w="704" w:type="dxa"/>
            <w:shd w:val="clear" w:color="auto" w:fill="auto"/>
            <w:noWrap/>
            <w:hideMark/>
          </w:tcPr>
          <w:p w14:paraId="4A59D2E6" w14:textId="77777777" w:rsidR="001C43DE" w:rsidRPr="001C43DE" w:rsidRDefault="001C43DE">
            <w:r w:rsidRPr="001C43DE">
              <w:t>K.36</w:t>
            </w:r>
          </w:p>
        </w:tc>
        <w:tc>
          <w:tcPr>
            <w:tcW w:w="9781" w:type="dxa"/>
            <w:hideMark/>
          </w:tcPr>
          <w:p w14:paraId="72FCAEB9" w14:textId="53636F60" w:rsidR="001C43DE" w:rsidRPr="001C43DE" w:rsidRDefault="001C43DE">
            <w:r w:rsidRPr="001C43DE">
              <w:t xml:space="preserve">De sanctie houdt in dat </w:t>
            </w:r>
            <w:r w:rsidR="00C86ED3">
              <w:t>opdrachtnemer</w:t>
            </w:r>
            <w:r w:rsidRPr="001C43DE">
              <w:t xml:space="preserve"> een gele kaart krijgt gedurende de meetperiode die volgt op de meetperiode waarover is gerapporteerd. </w:t>
            </w:r>
          </w:p>
        </w:tc>
      </w:tr>
      <w:tr w:rsidR="001C43DE" w:rsidRPr="001C43DE" w14:paraId="684DDC5B" w14:textId="77777777" w:rsidTr="0033407C">
        <w:trPr>
          <w:trHeight w:val="456"/>
        </w:trPr>
        <w:tc>
          <w:tcPr>
            <w:tcW w:w="704" w:type="dxa"/>
            <w:shd w:val="clear" w:color="auto" w:fill="auto"/>
            <w:noWrap/>
            <w:hideMark/>
          </w:tcPr>
          <w:p w14:paraId="2935D7F8" w14:textId="77777777" w:rsidR="001C43DE" w:rsidRPr="001C43DE" w:rsidRDefault="001C43DE">
            <w:r w:rsidRPr="001C43DE">
              <w:t>K.37</w:t>
            </w:r>
          </w:p>
        </w:tc>
        <w:tc>
          <w:tcPr>
            <w:tcW w:w="9781" w:type="dxa"/>
            <w:hideMark/>
          </w:tcPr>
          <w:p w14:paraId="11AB00E4" w14:textId="77777777" w:rsidR="001C43DE" w:rsidRPr="001C43DE" w:rsidRDefault="001C43DE">
            <w:r w:rsidRPr="001C43DE">
              <w:t>Bij toekenning van een gele kaart voor deze KPI, wordt de in eis K.4. benoemde procedure door CCM toegepast.</w:t>
            </w:r>
          </w:p>
        </w:tc>
      </w:tr>
      <w:tr w:rsidR="001C43DE" w:rsidRPr="001C43DE" w14:paraId="41E95DDA" w14:textId="77777777" w:rsidTr="0033407C">
        <w:trPr>
          <w:trHeight w:val="1824"/>
        </w:trPr>
        <w:tc>
          <w:tcPr>
            <w:tcW w:w="704" w:type="dxa"/>
            <w:shd w:val="clear" w:color="auto" w:fill="auto"/>
            <w:noWrap/>
            <w:hideMark/>
          </w:tcPr>
          <w:p w14:paraId="0E0B6B60" w14:textId="77777777" w:rsidR="001C43DE" w:rsidRPr="001C43DE" w:rsidRDefault="001C43DE">
            <w:r w:rsidRPr="001C43DE">
              <w:t>K.38</w:t>
            </w:r>
          </w:p>
        </w:tc>
        <w:tc>
          <w:tcPr>
            <w:tcW w:w="9781" w:type="dxa"/>
            <w:hideMark/>
          </w:tcPr>
          <w:p w14:paraId="6722ECF5" w14:textId="7ED24B30" w:rsidR="001C43DE" w:rsidRPr="001C43DE" w:rsidRDefault="001C43DE">
            <w:r w:rsidRPr="001C43DE">
              <w:t xml:space="preserve">CCM heeft het recht om de met </w:t>
            </w:r>
            <w:r w:rsidR="00C86ED3">
              <w:t>opdrachtnemer</w:t>
            </w:r>
            <w:r w:rsidRPr="001C43DE">
              <w:t xml:space="preserve">s overeengekomen rekenfactoren, na een periode van twee jaar na ingangsdatum van de </w:t>
            </w:r>
            <w:r w:rsidR="00C33737">
              <w:t>raamovereenkomst</w:t>
            </w:r>
            <w:r w:rsidRPr="001C43DE">
              <w:t xml:space="preserve">en, met een voor </w:t>
            </w:r>
            <w:r w:rsidR="00C22217">
              <w:t>á</w:t>
            </w:r>
            <w:r w:rsidRPr="001C43DE">
              <w:t xml:space="preserve">lle </w:t>
            </w:r>
            <w:r w:rsidR="00C86ED3">
              <w:t>opdrachtnemer</w:t>
            </w:r>
            <w:r w:rsidRPr="001C43DE">
              <w:t>s gelijk percentage te verhogen (bijvoorbeeld 10%) indien CCM na evaluatie van de werking van de KPI “Rekenfactor gemiddeld Tarief” constateert dat het merendeel (</w:t>
            </w:r>
            <w:r w:rsidR="00C22217">
              <w:t>meer dan</w:t>
            </w:r>
            <w:r w:rsidR="00BE7951">
              <w:t xml:space="preserve"> </w:t>
            </w:r>
            <w:r w:rsidRPr="001C43DE">
              <w:t xml:space="preserve">50%) van de </w:t>
            </w:r>
            <w:r w:rsidR="00C86ED3">
              <w:t>opdrachtnemer</w:t>
            </w:r>
            <w:r w:rsidRPr="001C43DE">
              <w:t xml:space="preserve">s hinder ondervindt van de originele rekenfactor en als gevolg hiervan minder of geen geschikte </w:t>
            </w:r>
            <w:r w:rsidR="007C7CBA">
              <w:t>Kandida</w:t>
            </w:r>
            <w:r w:rsidR="00BF3005">
              <w:t>ten</w:t>
            </w:r>
            <w:r w:rsidRPr="001C43DE">
              <w:t xml:space="preserve"> kan/wil aanbieden op Aanvragen van de </w:t>
            </w:r>
            <w:r w:rsidR="007C7CBA">
              <w:t>Deelnemer</w:t>
            </w:r>
            <w:r w:rsidR="0096039E">
              <w:t>s</w:t>
            </w:r>
            <w:r w:rsidRPr="001C43DE">
              <w:t xml:space="preserve">. Indien CCM van dit recht gebruik wil maken, gaat de aanpassing van de rekenfactoren in vanaf een door CCM te bepalen moment, dat overeenkomt met de start van een meetperiode. </w:t>
            </w:r>
            <w:r w:rsidR="000E43BD">
              <w:t xml:space="preserve">Deze eventuele aanpassing </w:t>
            </w:r>
            <w:r w:rsidR="0096039E">
              <w:t>heeft</w:t>
            </w:r>
            <w:r w:rsidR="00BE7951">
              <w:t xml:space="preserve"> </w:t>
            </w:r>
            <w:r w:rsidR="000E43BD">
              <w:t>op de opdrachtnemers geen nadelig effect.</w:t>
            </w:r>
          </w:p>
        </w:tc>
      </w:tr>
      <w:tr w:rsidR="001C43DE" w:rsidRPr="001C43DE" w14:paraId="467799D9" w14:textId="77777777" w:rsidTr="0033407C">
        <w:trPr>
          <w:trHeight w:val="2280"/>
        </w:trPr>
        <w:tc>
          <w:tcPr>
            <w:tcW w:w="704" w:type="dxa"/>
            <w:shd w:val="clear" w:color="auto" w:fill="auto"/>
            <w:noWrap/>
            <w:hideMark/>
          </w:tcPr>
          <w:p w14:paraId="30C24EC9" w14:textId="77777777" w:rsidR="001C43DE" w:rsidRPr="001C43DE" w:rsidRDefault="001C43DE">
            <w:r w:rsidRPr="001C43DE">
              <w:t>K.39</w:t>
            </w:r>
          </w:p>
        </w:tc>
        <w:tc>
          <w:tcPr>
            <w:tcW w:w="9781" w:type="dxa"/>
            <w:hideMark/>
          </w:tcPr>
          <w:p w14:paraId="29553FA6" w14:textId="4B519A54" w:rsidR="001C43DE" w:rsidRPr="001C43DE" w:rsidRDefault="001C43DE">
            <w:r w:rsidRPr="001C43DE">
              <w:t xml:space="preserve">Als een </w:t>
            </w:r>
            <w:r w:rsidR="00C86ED3">
              <w:t>opdrachtnemer</w:t>
            </w:r>
            <w:r w:rsidRPr="001C43DE">
              <w:t xml:space="preserve"> over twee achtereenvolgende meetperiodes geen sancties (gele kaarten) heeft gekregen op KPI 2 </w:t>
            </w:r>
            <w:r w:rsidR="006819CE">
              <w:t>'</w:t>
            </w:r>
            <w:r w:rsidRPr="001C43DE">
              <w:t>Aanbiedingsbetrouwbaarheid</w:t>
            </w:r>
            <w:r w:rsidR="006819CE">
              <w:t>'</w:t>
            </w:r>
            <w:r w:rsidRPr="001C43DE">
              <w:t xml:space="preserve"> en </w:t>
            </w:r>
            <w:r w:rsidR="006819CE">
              <w:t xml:space="preserve">KPI </w:t>
            </w:r>
            <w:r w:rsidRPr="001C43DE">
              <w:t xml:space="preserve">5 </w:t>
            </w:r>
            <w:r w:rsidR="006819CE">
              <w:t>'</w:t>
            </w:r>
            <w:r w:rsidRPr="001C43DE">
              <w:t>Rekenfactor gemiddeld tarief</w:t>
            </w:r>
            <w:r w:rsidR="006819CE">
              <w:t>'</w:t>
            </w:r>
            <w:r w:rsidRPr="001C43DE">
              <w:t xml:space="preserve">, dan wordt </w:t>
            </w:r>
            <w:r w:rsidR="00C86ED3">
              <w:t>opdrachtnemer</w:t>
            </w:r>
            <w:r w:rsidRPr="001C43DE">
              <w:t xml:space="preserve"> beloond met een tijdelijke verhoging van zijn rekenfactor met [</w:t>
            </w:r>
            <w:r w:rsidR="00B47578">
              <w:t>vijf (</w:t>
            </w:r>
            <w:r w:rsidRPr="001C43DE">
              <w:t>5</w:t>
            </w:r>
            <w:r w:rsidR="00B47578">
              <w:t>)</w:t>
            </w:r>
            <w:r w:rsidRPr="001C43DE">
              <w:t xml:space="preserve">] procentpunt. De rekenfactor blijft afgerond op </w:t>
            </w:r>
            <w:r w:rsidR="00B47578">
              <w:t>twee (</w:t>
            </w:r>
            <w:r w:rsidRPr="001C43DE">
              <w:t>2</w:t>
            </w:r>
            <w:r w:rsidR="00B47578">
              <w:t>)</w:t>
            </w:r>
            <w:r w:rsidRPr="001C43DE">
              <w:t xml:space="preserve"> decimalen. Ter illustratie: </w:t>
            </w:r>
            <w:r w:rsidR="0096039E">
              <w:t>e</w:t>
            </w:r>
            <w:r w:rsidRPr="001C43DE">
              <w:t xml:space="preserve">en rekenfactor van </w:t>
            </w:r>
            <w:r w:rsidR="00D8602B">
              <w:t>één komma twintig (</w:t>
            </w:r>
            <w:r w:rsidRPr="001C43DE">
              <w:t>1,20</w:t>
            </w:r>
            <w:r w:rsidR="00D8602B">
              <w:t>)</w:t>
            </w:r>
            <w:r w:rsidRPr="001C43DE">
              <w:t xml:space="preserve"> </w:t>
            </w:r>
            <w:r w:rsidR="0096039E">
              <w:t>wordt</w:t>
            </w:r>
            <w:r w:rsidRPr="001C43DE">
              <w:t xml:space="preserve"> dan tijdelijk verhoogd naar </w:t>
            </w:r>
            <w:r w:rsidR="00D8602B">
              <w:t>één komma vijfentwintig (</w:t>
            </w:r>
            <w:r w:rsidRPr="001C43DE">
              <w:t>1,25</w:t>
            </w:r>
            <w:r w:rsidR="00D8602B">
              <w:t>)</w:t>
            </w:r>
            <w:r w:rsidRPr="001C43DE">
              <w:t xml:space="preserve">. Deze tijdelijke verhoging van de rekenfactor gaat in op de </w:t>
            </w:r>
            <w:r w:rsidR="00B47578">
              <w:t xml:space="preserve">eerste </w:t>
            </w:r>
            <w:r w:rsidRPr="001C43DE">
              <w:t xml:space="preserve"> dag van de meetperiode, die volgt op de twee achtereenvolgende meetperiodes waarin </w:t>
            </w:r>
            <w:r w:rsidR="00C86ED3">
              <w:t>opdrachtnemer</w:t>
            </w:r>
            <w:r w:rsidRPr="001C43DE">
              <w:t xml:space="preserve"> geen sanctie op </w:t>
            </w:r>
            <w:r w:rsidR="006819CE">
              <w:t xml:space="preserve">de </w:t>
            </w:r>
            <w:r w:rsidRPr="001C43DE">
              <w:t>KPI 2 en</w:t>
            </w:r>
            <w:r w:rsidR="0096039E">
              <w:t>/of</w:t>
            </w:r>
            <w:r w:rsidRPr="001C43DE">
              <w:t xml:space="preserve"> 5 heeft gekregen. De tijdelijke verhoging vervalt op de </w:t>
            </w:r>
            <w:r w:rsidR="00B47578">
              <w:t>eerste</w:t>
            </w:r>
            <w:r w:rsidR="00B47578" w:rsidRPr="001C43DE">
              <w:t xml:space="preserve"> </w:t>
            </w:r>
            <w:r w:rsidRPr="001C43DE">
              <w:t xml:space="preserve">dag van de meetperiode die volgt op de toekenning van een gele kaart aan </w:t>
            </w:r>
            <w:r w:rsidR="00C86ED3">
              <w:t>opdrachtnemer</w:t>
            </w:r>
            <w:r w:rsidRPr="001C43DE">
              <w:t xml:space="preserve"> op één van deze KPI’s. Een tijdelijke verhoging van de rekenfactor is derhalve minimaal twee meetperiodes geldig. De tijdelijke verhoging staat los van de eventuele indexering van de </w:t>
            </w:r>
            <w:r w:rsidR="006819CE">
              <w:t>r</w:t>
            </w:r>
            <w:r w:rsidRPr="001C43DE">
              <w:t xml:space="preserve">ekenfactor </w:t>
            </w:r>
            <w:r w:rsidR="006819CE">
              <w:t>g</w:t>
            </w:r>
            <w:r w:rsidRPr="001C43DE">
              <w:t>emiddeld tarief door CCM (zie eis K.38).</w:t>
            </w:r>
          </w:p>
        </w:tc>
      </w:tr>
    </w:tbl>
    <w:p w14:paraId="7555EBCD" w14:textId="77777777" w:rsidR="00471718" w:rsidRDefault="00471718" w:rsidP="00471718">
      <w:r>
        <w:br w:type="page"/>
      </w:r>
    </w:p>
    <w:p w14:paraId="7C440CBB" w14:textId="77777777" w:rsidR="00AE2F32" w:rsidRDefault="00AE2F32" w:rsidP="00AB15D2">
      <w:pPr>
        <w:pStyle w:val="Kop1"/>
        <w:jc w:val="center"/>
      </w:pPr>
      <w:bookmarkStart w:id="19" w:name="_Toc95910433"/>
      <w:r>
        <w:lastRenderedPageBreak/>
        <w:t>MVO</w:t>
      </w:r>
      <w:bookmarkEnd w:id="19"/>
    </w:p>
    <w:tbl>
      <w:tblPr>
        <w:tblStyle w:val="Tabelraster"/>
        <w:tblW w:w="0" w:type="auto"/>
        <w:tblLayout w:type="fixed"/>
        <w:tblCellMar>
          <w:top w:w="108" w:type="dxa"/>
          <w:bottom w:w="108" w:type="dxa"/>
        </w:tblCellMar>
        <w:tblLook w:val="04A0" w:firstRow="1" w:lastRow="0" w:firstColumn="1" w:lastColumn="0" w:noHBand="0" w:noVBand="1"/>
      </w:tblPr>
      <w:tblGrid>
        <w:gridCol w:w="704"/>
        <w:gridCol w:w="9780"/>
      </w:tblGrid>
      <w:tr w:rsidR="008F5724" w:rsidRPr="008F5724" w14:paraId="225B6623" w14:textId="77777777" w:rsidTr="0033407C">
        <w:trPr>
          <w:trHeight w:val="696"/>
        </w:trPr>
        <w:tc>
          <w:tcPr>
            <w:tcW w:w="704" w:type="dxa"/>
            <w:shd w:val="clear" w:color="auto" w:fill="auto"/>
            <w:noWrap/>
            <w:hideMark/>
          </w:tcPr>
          <w:p w14:paraId="59A96C7A" w14:textId="77777777" w:rsidR="008F5724" w:rsidRPr="008F5724" w:rsidRDefault="008F5724" w:rsidP="008F5724">
            <w:r w:rsidRPr="008F5724">
              <w:t>M.1</w:t>
            </w:r>
          </w:p>
        </w:tc>
        <w:tc>
          <w:tcPr>
            <w:tcW w:w="9780" w:type="dxa"/>
            <w:hideMark/>
          </w:tcPr>
          <w:p w14:paraId="53B3589D" w14:textId="3B81E6A3" w:rsidR="008F5724" w:rsidRPr="008F5724" w:rsidRDefault="00A4553C">
            <w:r>
              <w:t>Opdrachtnemer</w:t>
            </w:r>
            <w:r w:rsidR="008F5724" w:rsidRPr="008F5724">
              <w:t xml:space="preserve"> besteedt bij het </w:t>
            </w:r>
            <w:proofErr w:type="spellStart"/>
            <w:r w:rsidR="008F5724" w:rsidRPr="008F5724">
              <w:t>preselecteren</w:t>
            </w:r>
            <w:proofErr w:type="spellEnd"/>
            <w:r w:rsidR="008F5724" w:rsidRPr="008F5724">
              <w:t xml:space="preserve"> van </w:t>
            </w:r>
            <w:r w:rsidR="007C7CBA">
              <w:t>Kandida</w:t>
            </w:r>
            <w:r w:rsidR="00BF3005">
              <w:t>ten</w:t>
            </w:r>
            <w:r w:rsidR="008F5724" w:rsidRPr="008F5724">
              <w:t xml:space="preserve"> aandacht aan de reisafstand, en stimuleert </w:t>
            </w:r>
            <w:r w:rsidR="007C7CBA">
              <w:t>ICT-Professional</w:t>
            </w:r>
            <w:r w:rsidR="00DD0EF5">
              <w:t>s</w:t>
            </w:r>
            <w:r w:rsidR="008F5724" w:rsidRPr="008F5724">
              <w:t xml:space="preserve"> om gebruik te maken van een vervoersmiddel met een zo laag mogelijke belasting voor het milieu.</w:t>
            </w:r>
          </w:p>
        </w:tc>
      </w:tr>
      <w:tr w:rsidR="008F5724" w:rsidRPr="008F5724" w14:paraId="67C86BDD" w14:textId="77777777" w:rsidTr="0033407C">
        <w:trPr>
          <w:trHeight w:val="1035"/>
        </w:trPr>
        <w:tc>
          <w:tcPr>
            <w:tcW w:w="704" w:type="dxa"/>
            <w:shd w:val="clear" w:color="auto" w:fill="auto"/>
            <w:noWrap/>
            <w:hideMark/>
          </w:tcPr>
          <w:p w14:paraId="276A2428" w14:textId="77777777" w:rsidR="008F5724" w:rsidRPr="008F5724" w:rsidRDefault="008F5724">
            <w:r w:rsidRPr="008F5724">
              <w:t>M.2</w:t>
            </w:r>
          </w:p>
        </w:tc>
        <w:tc>
          <w:tcPr>
            <w:tcW w:w="9780" w:type="dxa"/>
            <w:hideMark/>
          </w:tcPr>
          <w:p w14:paraId="2DF9EB66" w14:textId="48586E6C" w:rsidR="008F5724" w:rsidRPr="008F5724" w:rsidRDefault="00A4553C">
            <w:r>
              <w:t>Opdrachtnemer</w:t>
            </w:r>
            <w:r w:rsidR="008F5724" w:rsidRPr="008F5724">
              <w:t xml:space="preserve"> neemt bij de processen verbonden aan de uitvoering van de </w:t>
            </w:r>
            <w:r w:rsidR="00C33737">
              <w:t>raamovereenkomst</w:t>
            </w:r>
            <w:r w:rsidR="008F5724" w:rsidRPr="008F5724">
              <w:t xml:space="preserve"> en Nadere </w:t>
            </w:r>
            <w:r w:rsidR="002F5B78">
              <w:t>Overeenkomst</w:t>
            </w:r>
            <w:r w:rsidR="008F5724" w:rsidRPr="008F5724">
              <w:t>en maatregelen die het papiergebruik beperken en gebruikt waar mogelijk duurzaam papier (</w:t>
            </w:r>
            <w:r w:rsidR="0096039E">
              <w:t xml:space="preserve">d.w.z. papier </w:t>
            </w:r>
            <w:r w:rsidR="008F5724" w:rsidRPr="008F5724">
              <w:t xml:space="preserve">voorzien van één van de volgende keurmerken: Milieukeur, Europees </w:t>
            </w:r>
            <w:proofErr w:type="spellStart"/>
            <w:r w:rsidR="008F5724" w:rsidRPr="008F5724">
              <w:t>Ecolabel</w:t>
            </w:r>
            <w:proofErr w:type="spellEnd"/>
            <w:r w:rsidR="008F5724" w:rsidRPr="008F5724">
              <w:t xml:space="preserve">, </w:t>
            </w:r>
            <w:proofErr w:type="spellStart"/>
            <w:r w:rsidR="008F5724" w:rsidRPr="008F5724">
              <w:t>Nordic</w:t>
            </w:r>
            <w:proofErr w:type="spellEnd"/>
            <w:r w:rsidR="008F5724" w:rsidRPr="008F5724">
              <w:t xml:space="preserve"> Swan, </w:t>
            </w:r>
            <w:proofErr w:type="spellStart"/>
            <w:r w:rsidR="008F5724" w:rsidRPr="008F5724">
              <w:t>Blaue</w:t>
            </w:r>
            <w:proofErr w:type="spellEnd"/>
            <w:r w:rsidR="008F5724" w:rsidRPr="008F5724">
              <w:t xml:space="preserve"> Engel of gelijkwaardig).</w:t>
            </w:r>
          </w:p>
        </w:tc>
      </w:tr>
      <w:tr w:rsidR="008F5724" w:rsidRPr="008F5724" w14:paraId="1825FED3" w14:textId="77777777" w:rsidTr="0033407C">
        <w:trPr>
          <w:trHeight w:val="276"/>
        </w:trPr>
        <w:tc>
          <w:tcPr>
            <w:tcW w:w="10484" w:type="dxa"/>
            <w:gridSpan w:val="2"/>
            <w:shd w:val="clear" w:color="auto" w:fill="auto"/>
            <w:noWrap/>
            <w:hideMark/>
          </w:tcPr>
          <w:p w14:paraId="0EDEE5E3" w14:textId="5BFF2A1F" w:rsidR="008F5724" w:rsidRPr="008F5724" w:rsidRDefault="008F5724" w:rsidP="006E5F74">
            <w:pPr>
              <w:pStyle w:val="Kop2"/>
            </w:pPr>
            <w:bookmarkStart w:id="20" w:name="_Toc95910434"/>
            <w:r w:rsidRPr="008F5724">
              <w:t>Specifieke voorschriften met betrekking tot social return</w:t>
            </w:r>
            <w:bookmarkEnd w:id="20"/>
          </w:p>
        </w:tc>
      </w:tr>
      <w:tr w:rsidR="008F5724" w:rsidRPr="008F5724" w14:paraId="7A958B83" w14:textId="77777777" w:rsidTr="0033407C">
        <w:trPr>
          <w:trHeight w:val="2655"/>
        </w:trPr>
        <w:tc>
          <w:tcPr>
            <w:tcW w:w="704" w:type="dxa"/>
            <w:shd w:val="clear" w:color="auto" w:fill="auto"/>
            <w:noWrap/>
            <w:hideMark/>
          </w:tcPr>
          <w:p w14:paraId="04AD9177" w14:textId="77777777" w:rsidR="008F5724" w:rsidRPr="008F5724" w:rsidRDefault="008F5724">
            <w:r w:rsidRPr="008F5724">
              <w:t>M.3</w:t>
            </w:r>
          </w:p>
        </w:tc>
        <w:tc>
          <w:tcPr>
            <w:tcW w:w="9780" w:type="dxa"/>
            <w:hideMark/>
          </w:tcPr>
          <w:p w14:paraId="508B1525" w14:textId="77777777" w:rsidR="002863DE" w:rsidRDefault="00A4553C">
            <w:r>
              <w:t>Opdrachtnemer</w:t>
            </w:r>
            <w:r w:rsidR="008F5724" w:rsidRPr="008F5724">
              <w:t xml:space="preserve"> stemt ermee in om na gunning van de raamovereenkomsten, als </w:t>
            </w:r>
            <w:r w:rsidR="007C7CBA">
              <w:t>Opdrachtgever</w:t>
            </w:r>
            <w:r w:rsidR="008F5724" w:rsidRPr="008F5724">
              <w:t xml:space="preserve"> daartoe verzoekt, binnen 30 dagen na dit verzoek een voorstel (plan van aanpak) in te dienen voor inrichting en uitvoering van een social return proeftuin. Een social return proeftuin is erop gericht om sociale impact te realiseren door mensen met afstand tot de arbeidsmarkt aan werk en inkomen te helpen of het perspectief van deze mensen op werk en inkomen te verbeteren. </w:t>
            </w:r>
            <w:r w:rsidR="0096039E">
              <w:t>Opdrachtnemer</w:t>
            </w:r>
            <w:r w:rsidR="008F5724" w:rsidRPr="008F5724">
              <w:t xml:space="preserve"> heeft ruimte om eigen ambities/ideeën voor het leveren van sociale impact te vertalen naar een concreet voorstel voor een proeftuin, die aansluit bij de mogelijkheden en wensen van de </w:t>
            </w:r>
            <w:r w:rsidR="007C7CBA">
              <w:t>Deelnemer</w:t>
            </w:r>
            <w:r w:rsidR="00FF7AAC">
              <w:t>s</w:t>
            </w:r>
            <w:r w:rsidR="008F5724" w:rsidRPr="008F5724">
              <w:t xml:space="preserve"> en die </w:t>
            </w:r>
            <w:r w:rsidR="0096039E">
              <w:t>opdrachtnemer</w:t>
            </w:r>
            <w:r w:rsidR="008F5724" w:rsidRPr="008F5724">
              <w:t xml:space="preserve"> de mogelijkheid biedt deze ambities te realiseren. De doelstelling voor de met deze proeftuin te realiseren (additionele) sociale impact is concreet, ambitieus</w:t>
            </w:r>
            <w:r w:rsidR="0096039E">
              <w:t>,</w:t>
            </w:r>
            <w:r w:rsidR="008F5724" w:rsidRPr="008F5724">
              <w:t xml:space="preserve"> doch haalbaar en realistisch. Uw voorstel voor een social return proeftuin wordt na afstemming met en acceptatie door </w:t>
            </w:r>
            <w:r w:rsidR="007C7CBA">
              <w:t>Opdrachtgever</w:t>
            </w:r>
            <w:r w:rsidR="008F5724" w:rsidRPr="008F5724">
              <w:t xml:space="preserve"> en </w:t>
            </w:r>
            <w:r w:rsidR="007C7CBA">
              <w:t>Deelnemer</w:t>
            </w:r>
            <w:r w:rsidR="008F5724" w:rsidRPr="008F5724">
              <w:t xml:space="preserve"> onderdeel van de raamovereenkomst. U gaat vervolgens de social return proeftuin uitvoeren op basis van een inspanningsverplichting.</w:t>
            </w:r>
            <w:r w:rsidR="002863DE">
              <w:t xml:space="preserve"> </w:t>
            </w:r>
          </w:p>
          <w:p w14:paraId="11B2272C" w14:textId="22A9360B" w:rsidR="008F5724" w:rsidRPr="008F5724" w:rsidRDefault="002863DE">
            <w:r w:rsidRPr="002863DE">
              <w:t>Zie www.maatwerkvoormensen.nl voor achtergrondinformatie en praktijkvoorbeelden.</w:t>
            </w:r>
            <w:r w:rsidR="008F5724" w:rsidRPr="008F5724">
              <w:t xml:space="preserve"> </w:t>
            </w:r>
          </w:p>
        </w:tc>
      </w:tr>
      <w:tr w:rsidR="008F5724" w:rsidRPr="008F5724" w14:paraId="49ADA4C1" w14:textId="77777777" w:rsidTr="0033407C">
        <w:trPr>
          <w:trHeight w:val="1140"/>
        </w:trPr>
        <w:tc>
          <w:tcPr>
            <w:tcW w:w="704" w:type="dxa"/>
            <w:shd w:val="clear" w:color="auto" w:fill="auto"/>
            <w:noWrap/>
            <w:hideMark/>
          </w:tcPr>
          <w:p w14:paraId="56161A33" w14:textId="77777777" w:rsidR="008F5724" w:rsidRPr="008F5724" w:rsidRDefault="008F5724">
            <w:r w:rsidRPr="008F5724">
              <w:t>M.4</w:t>
            </w:r>
          </w:p>
        </w:tc>
        <w:tc>
          <w:tcPr>
            <w:tcW w:w="9780" w:type="dxa"/>
            <w:hideMark/>
          </w:tcPr>
          <w:p w14:paraId="28F7E8E0" w14:textId="0669219A" w:rsidR="008F5724" w:rsidRPr="008F5724" w:rsidRDefault="008F5724">
            <w:r w:rsidRPr="008F5724">
              <w:t xml:space="preserve">Uitgangspunt is dat de doelstelling van een social return proeftuin binnen </w:t>
            </w:r>
            <w:r w:rsidR="00B47578">
              <w:t>twaalf (</w:t>
            </w:r>
            <w:r w:rsidRPr="008F5724">
              <w:t>12</w:t>
            </w:r>
            <w:r w:rsidR="00B47578">
              <w:t>)</w:t>
            </w:r>
            <w:r w:rsidRPr="008F5724">
              <w:t xml:space="preserve"> maanden na start kan worden bereikt. Afhankelijk van het succes van de proeftuin, kan deze in dezelfde of enigszins aangepaste vorm en met een nader overeen te komen ambitieniveau voor additionele sociale impact gedurende de resterende looptijd van de raamovereenkomst worden gecontinueerd. Partijen komen eventuele aanpassingen </w:t>
            </w:r>
            <w:r w:rsidR="0096039E">
              <w:t>van</w:t>
            </w:r>
            <w:r w:rsidRPr="008F5724">
              <w:t xml:space="preserve"> de proeftuin schriftelijk overeen. </w:t>
            </w:r>
          </w:p>
        </w:tc>
      </w:tr>
      <w:tr w:rsidR="008F5724" w:rsidRPr="008F5724" w14:paraId="48613C8A" w14:textId="77777777" w:rsidTr="0033407C">
        <w:trPr>
          <w:trHeight w:val="684"/>
        </w:trPr>
        <w:tc>
          <w:tcPr>
            <w:tcW w:w="704" w:type="dxa"/>
            <w:shd w:val="clear" w:color="auto" w:fill="auto"/>
            <w:noWrap/>
            <w:hideMark/>
          </w:tcPr>
          <w:p w14:paraId="25964F9D" w14:textId="77777777" w:rsidR="008F5724" w:rsidRPr="008F5724" w:rsidRDefault="008F5724">
            <w:r w:rsidRPr="008F5724">
              <w:t>M.5</w:t>
            </w:r>
          </w:p>
        </w:tc>
        <w:tc>
          <w:tcPr>
            <w:tcW w:w="9780" w:type="dxa"/>
            <w:hideMark/>
          </w:tcPr>
          <w:p w14:paraId="1279092A" w14:textId="3145B3B5" w:rsidR="008F5724" w:rsidRPr="008F5724" w:rsidRDefault="008F5724">
            <w:r w:rsidRPr="008F5724">
              <w:t>Er mag bij de social return proeftuin g</w:t>
            </w:r>
            <w:r w:rsidR="0096039E">
              <w:t>éé</w:t>
            </w:r>
            <w:r w:rsidRPr="008F5724">
              <w:t>n sprake zijn van verdringing of oneerlijke concurrentie op de arbeidsmarkt, waarbij de gerealiseerde sociale impact ten koste gaat van banen van ander personeel.</w:t>
            </w:r>
          </w:p>
        </w:tc>
      </w:tr>
      <w:tr w:rsidR="008F5724" w:rsidRPr="008F5724" w14:paraId="24545ACF" w14:textId="77777777" w:rsidTr="0033407C">
        <w:trPr>
          <w:trHeight w:val="443"/>
        </w:trPr>
        <w:tc>
          <w:tcPr>
            <w:tcW w:w="704" w:type="dxa"/>
            <w:shd w:val="clear" w:color="auto" w:fill="auto"/>
            <w:noWrap/>
            <w:hideMark/>
          </w:tcPr>
          <w:p w14:paraId="555C6162" w14:textId="77777777" w:rsidR="008F5724" w:rsidRPr="008F5724" w:rsidRDefault="008F5724">
            <w:r w:rsidRPr="008F5724">
              <w:t>M.6</w:t>
            </w:r>
          </w:p>
        </w:tc>
        <w:tc>
          <w:tcPr>
            <w:tcW w:w="9780" w:type="dxa"/>
            <w:hideMark/>
          </w:tcPr>
          <w:p w14:paraId="5410D1FB" w14:textId="102DDB61" w:rsidR="008F5724" w:rsidRPr="008F5724" w:rsidRDefault="00EB4286">
            <w:r>
              <w:t>De</w:t>
            </w:r>
            <w:r w:rsidR="00C27888">
              <w:t xml:space="preserve"> </w:t>
            </w:r>
            <w:r w:rsidR="008F5724" w:rsidRPr="008F5724">
              <w:t xml:space="preserve">proeftuin </w:t>
            </w:r>
            <w:r>
              <w:t xml:space="preserve">van de </w:t>
            </w:r>
            <w:r w:rsidR="00C86ED3">
              <w:t>opdrachtnemer</w:t>
            </w:r>
            <w:r>
              <w:t xml:space="preserve"> </w:t>
            </w:r>
            <w:r w:rsidR="008F5724" w:rsidRPr="008F5724">
              <w:t xml:space="preserve">sluit in algemene zin aan bij het kabinets-/rijksbeleid en bij voorkeur ook bij de beleidsdoelstellingen van de </w:t>
            </w:r>
            <w:r w:rsidR="007C7CBA">
              <w:t>Deelnemer</w:t>
            </w:r>
            <w:r w:rsidR="00FF7AAC">
              <w:t>s</w:t>
            </w:r>
            <w:r w:rsidR="008F5724" w:rsidRPr="008F5724">
              <w:t xml:space="preserve">. </w:t>
            </w:r>
          </w:p>
        </w:tc>
      </w:tr>
      <w:tr w:rsidR="008F5724" w:rsidRPr="008F5724" w14:paraId="1D3F56C8" w14:textId="77777777" w:rsidTr="0033407C">
        <w:trPr>
          <w:trHeight w:val="1140"/>
        </w:trPr>
        <w:tc>
          <w:tcPr>
            <w:tcW w:w="704" w:type="dxa"/>
            <w:shd w:val="clear" w:color="auto" w:fill="auto"/>
            <w:noWrap/>
            <w:hideMark/>
          </w:tcPr>
          <w:p w14:paraId="532C7BC2" w14:textId="77777777" w:rsidR="008F5724" w:rsidRPr="008F5724" w:rsidRDefault="008F5724">
            <w:r w:rsidRPr="008F5724">
              <w:t>M.7</w:t>
            </w:r>
          </w:p>
        </w:tc>
        <w:tc>
          <w:tcPr>
            <w:tcW w:w="9780" w:type="dxa"/>
            <w:hideMark/>
          </w:tcPr>
          <w:p w14:paraId="6C94A308" w14:textId="02B6FB6B" w:rsidR="008F5724" w:rsidRPr="008F5724" w:rsidRDefault="00A4553C">
            <w:r>
              <w:t>Opdrachtnemer</w:t>
            </w:r>
            <w:r w:rsidR="00EB4286">
              <w:t xml:space="preserve"> </w:t>
            </w:r>
            <w:r w:rsidR="008F5724" w:rsidRPr="008F5724">
              <w:t>legt in beginsel elk kwartaal verantwoording af aan CCM van de categorie ICT-</w:t>
            </w:r>
            <w:r w:rsidR="00BB61BB">
              <w:t>professionals Rijk</w:t>
            </w:r>
            <w:r w:rsidR="008F5724" w:rsidRPr="008F5724">
              <w:t xml:space="preserve"> over de voortgang van de social return proeftuin en de hiermee (voorlopig) gerealiseerde sociale impact. Een lagere verantwoordingsfrequentie is mogelijk na toestemming van CCM. </w:t>
            </w:r>
            <w:r>
              <w:t>Opdrachtnemer</w:t>
            </w:r>
            <w:r w:rsidR="008F5724" w:rsidRPr="008F5724">
              <w:t xml:space="preserve"> </w:t>
            </w:r>
            <w:r w:rsidR="0096039E">
              <w:t>is</w:t>
            </w:r>
            <w:r w:rsidR="008F5724" w:rsidRPr="008F5724">
              <w:t xml:space="preserve"> in beginsel bereid om op verzoek van </w:t>
            </w:r>
            <w:r w:rsidR="007C7CBA">
              <w:t>Opdrachtgever</w:t>
            </w:r>
            <w:r w:rsidR="008F5724" w:rsidRPr="008F5724">
              <w:t xml:space="preserve"> </w:t>
            </w:r>
            <w:r w:rsidR="0096039E">
              <w:t>zijn</w:t>
            </w:r>
            <w:r w:rsidR="008F5724" w:rsidRPr="008F5724">
              <w:t xml:space="preserve"> ervaringen met </w:t>
            </w:r>
            <w:r w:rsidR="0096039E">
              <w:t>de</w:t>
            </w:r>
            <w:r w:rsidR="008F5724" w:rsidRPr="008F5724">
              <w:t xml:space="preserve"> proeftuin binnen het Rijk te delen.</w:t>
            </w:r>
          </w:p>
        </w:tc>
      </w:tr>
      <w:tr w:rsidR="008F5724" w:rsidRPr="008F5724" w14:paraId="53C1C3B9" w14:textId="77777777" w:rsidTr="0033407C">
        <w:trPr>
          <w:trHeight w:val="512"/>
        </w:trPr>
        <w:tc>
          <w:tcPr>
            <w:tcW w:w="704" w:type="dxa"/>
            <w:shd w:val="clear" w:color="auto" w:fill="auto"/>
            <w:noWrap/>
            <w:hideMark/>
          </w:tcPr>
          <w:p w14:paraId="21F0E749" w14:textId="77777777" w:rsidR="008F5724" w:rsidRPr="008F5724" w:rsidRDefault="008F5724">
            <w:r w:rsidRPr="008F5724">
              <w:t>M.8</w:t>
            </w:r>
          </w:p>
        </w:tc>
        <w:tc>
          <w:tcPr>
            <w:tcW w:w="9780" w:type="dxa"/>
            <w:hideMark/>
          </w:tcPr>
          <w:p w14:paraId="31E5B0F0" w14:textId="766DB191" w:rsidR="008F5724" w:rsidRPr="008F5724" w:rsidRDefault="007C7CBA">
            <w:r>
              <w:t>Deelnemer</w:t>
            </w:r>
            <w:r w:rsidR="008F5724" w:rsidRPr="008F5724">
              <w:t xml:space="preserve"> heeft het recht om een persoon die is ingezet ten behoeve van een social return proeftuin, ‘om niet’ aan te stellen (in dienst te nemen). </w:t>
            </w:r>
          </w:p>
        </w:tc>
      </w:tr>
    </w:tbl>
    <w:p w14:paraId="3234D742" w14:textId="77777777" w:rsidR="00D0652C" w:rsidRDefault="00D0652C">
      <w:r>
        <w:rPr>
          <w:b/>
          <w:bCs/>
          <w:i/>
          <w:iCs/>
        </w:rPr>
        <w:br w:type="page"/>
      </w:r>
    </w:p>
    <w:tbl>
      <w:tblPr>
        <w:tblStyle w:val="Tabelraster"/>
        <w:tblW w:w="0" w:type="auto"/>
        <w:tblCellMar>
          <w:top w:w="108" w:type="dxa"/>
          <w:bottom w:w="108" w:type="dxa"/>
        </w:tblCellMar>
        <w:tblLook w:val="04A0" w:firstRow="1" w:lastRow="0" w:firstColumn="1" w:lastColumn="0" w:noHBand="0" w:noVBand="1"/>
      </w:tblPr>
      <w:tblGrid>
        <w:gridCol w:w="704"/>
        <w:gridCol w:w="9781"/>
      </w:tblGrid>
      <w:tr w:rsidR="00D0652C" w:rsidRPr="008F5724" w14:paraId="1A42B8E4" w14:textId="77777777" w:rsidTr="0033407C">
        <w:trPr>
          <w:trHeight w:val="276"/>
        </w:trPr>
        <w:tc>
          <w:tcPr>
            <w:tcW w:w="10485" w:type="dxa"/>
            <w:gridSpan w:val="2"/>
            <w:shd w:val="clear" w:color="auto" w:fill="auto"/>
            <w:noWrap/>
            <w:hideMark/>
          </w:tcPr>
          <w:p w14:paraId="34862B95" w14:textId="644E7D96" w:rsidR="00D0652C" w:rsidRPr="008F5724" w:rsidRDefault="00D0652C" w:rsidP="00E31A4C">
            <w:pPr>
              <w:pStyle w:val="Kop2"/>
            </w:pPr>
            <w:bookmarkStart w:id="21" w:name="_Toc95910435"/>
            <w:r w:rsidRPr="008F5724">
              <w:lastRenderedPageBreak/>
              <w:t xml:space="preserve">Specifieke voorschriften met betrekking tot </w:t>
            </w:r>
            <w:r>
              <w:t>innovatie</w:t>
            </w:r>
            <w:bookmarkEnd w:id="21"/>
          </w:p>
        </w:tc>
      </w:tr>
      <w:tr w:rsidR="00D0652C" w:rsidRPr="008F5724" w14:paraId="6E35535C" w14:textId="77777777" w:rsidTr="0033407C">
        <w:trPr>
          <w:trHeight w:val="512"/>
        </w:trPr>
        <w:tc>
          <w:tcPr>
            <w:tcW w:w="704" w:type="dxa"/>
            <w:shd w:val="clear" w:color="auto" w:fill="auto"/>
            <w:noWrap/>
            <w:hideMark/>
          </w:tcPr>
          <w:p w14:paraId="48EA6FB0" w14:textId="61CCA328" w:rsidR="00D0652C" w:rsidRPr="008F5724" w:rsidRDefault="00D0652C" w:rsidP="00E31A4C">
            <w:r w:rsidRPr="008F5724">
              <w:t>M.</w:t>
            </w:r>
            <w:r>
              <w:t>9</w:t>
            </w:r>
          </w:p>
        </w:tc>
        <w:tc>
          <w:tcPr>
            <w:tcW w:w="9781" w:type="dxa"/>
            <w:hideMark/>
          </w:tcPr>
          <w:p w14:paraId="279B13C9" w14:textId="02EBAE3F" w:rsidR="00D0652C" w:rsidRDefault="00D0652C" w:rsidP="00E31A4C">
            <w:r w:rsidRPr="00D0652C">
              <w:t xml:space="preserve">Opdrachtnemer is bereid om na gunning van de raamovereenkomsten, als </w:t>
            </w:r>
            <w:r w:rsidR="00A03752">
              <w:t>O</w:t>
            </w:r>
            <w:r w:rsidRPr="00D0652C">
              <w:t xml:space="preserve">pdrachtgever daartoe verzoekt, binnen 30 dagen na dit verzoek een voorstel in te dienen voor inrichting en uitvoering van een innovatie proeftuin. Bij het verzoek hiertoe dient een </w:t>
            </w:r>
            <w:r w:rsidR="007C7CBA">
              <w:t>Deelnemer</w:t>
            </w:r>
            <w:r w:rsidRPr="00D0652C">
              <w:t xml:space="preserve"> (of meerdere </w:t>
            </w:r>
            <w:r w:rsidR="007C7CBA">
              <w:t>Deelnemer</w:t>
            </w:r>
            <w:r w:rsidRPr="00D0652C">
              <w:t xml:space="preserve">s) een specifiek en gericht vraagstuk of knelpunt te formuleren. Opdrachtnemers mogen hierbij oplossingsrichtingen voorstellen voor innovatieve (ICT-/IV-)technologieën, die kunnen helpen om deze op te lossen. Afhankelijk van het verzoek van </w:t>
            </w:r>
            <w:r w:rsidR="007C7CBA">
              <w:t>Deelnemer</w:t>
            </w:r>
            <w:r w:rsidRPr="00D0652C">
              <w:t xml:space="preserve">, moet een innovatie proeftuin door toepassing van een nieuwe/andere technologie of nieuwe toepassing van een al bestaande technologie ('de innovatieve oplossing') leiden tot het efficiënter uitvoeren van processen bij de </w:t>
            </w:r>
          </w:p>
          <w:p w14:paraId="181329C5" w14:textId="77777777" w:rsidR="00D0652C" w:rsidRDefault="00D0652C" w:rsidP="00E31A4C"/>
          <w:p w14:paraId="00596242" w14:textId="100AF99D" w:rsidR="00D0652C" w:rsidRDefault="007C7CBA" w:rsidP="00E31A4C">
            <w:r>
              <w:t>Deelnemer</w:t>
            </w:r>
            <w:r w:rsidR="00D0652C" w:rsidRPr="00D0652C">
              <w:t xml:space="preserve"> of tot een betere dienstverlening van de </w:t>
            </w:r>
            <w:r>
              <w:t>Deelnemer</w:t>
            </w:r>
            <w:r w:rsidR="00D0652C" w:rsidRPr="00D0652C">
              <w:t xml:space="preserve"> aan zijn eindgebruikers.</w:t>
            </w:r>
          </w:p>
          <w:p w14:paraId="64CB8189" w14:textId="0C3DDBF6" w:rsidR="00D0652C" w:rsidRPr="008F5724" w:rsidRDefault="00D0652C" w:rsidP="00E31A4C">
            <w:r w:rsidRPr="00D0652C">
              <w:t xml:space="preserve">Opdrachtnemer heeft ruimte om eigen ambities/ideeën te vertalen naar een concreet voorstel voor een innovatieve oplossing, die aansluit bij het vraagstuk van de </w:t>
            </w:r>
            <w:r w:rsidR="007C7CBA">
              <w:t>Deelnemer</w:t>
            </w:r>
            <w:r w:rsidRPr="00D0652C">
              <w:t xml:space="preserve">(s) en die opdrachtnemer de mogelijkheid biedt om de innovatie nader te onderzoeken en/of de kans op breder gebruik van de innovatie te vergroten. Uw voorstel voor een innovatieve oplossing kan na acceptatie door </w:t>
            </w:r>
            <w:r w:rsidR="007C7CBA">
              <w:t>Deelnemer</w:t>
            </w:r>
            <w:r w:rsidRPr="00D0652C">
              <w:t xml:space="preserve"> onderdeel worden van een ‘</w:t>
            </w:r>
            <w:r w:rsidR="00A03752">
              <w:t>N</w:t>
            </w:r>
            <w:r w:rsidRPr="00D0652C">
              <w:t xml:space="preserve">adere </w:t>
            </w:r>
            <w:r w:rsidR="00A03752">
              <w:t>O</w:t>
            </w:r>
            <w:r w:rsidRPr="00D0652C">
              <w:t xml:space="preserve">vereenkomst </w:t>
            </w:r>
            <w:r w:rsidR="00A03752">
              <w:t xml:space="preserve">Proeftuin </w:t>
            </w:r>
            <w:r w:rsidRPr="00D0652C">
              <w:t xml:space="preserve">Innovatie’. Deze </w:t>
            </w:r>
            <w:r w:rsidR="00A03752">
              <w:t>N</w:t>
            </w:r>
            <w:r w:rsidRPr="00D0652C">
              <w:t xml:space="preserve">adere </w:t>
            </w:r>
            <w:r w:rsidR="00A03752">
              <w:t>O</w:t>
            </w:r>
            <w:r w:rsidRPr="00D0652C">
              <w:t xml:space="preserve">vereenkomst ziet op de inhuur van (een of meerdere) </w:t>
            </w:r>
            <w:r w:rsidR="007C7CBA">
              <w:t>ICT-Professional</w:t>
            </w:r>
            <w:r w:rsidRPr="00D0652C">
              <w:t xml:space="preserve">s die voor en namens </w:t>
            </w:r>
            <w:r w:rsidR="007C7CBA">
              <w:t>Deelnemer</w:t>
            </w:r>
            <w:r w:rsidRPr="00D0652C">
              <w:t xml:space="preserve"> de innovatie proeftuin uitvoeren. Zij onderzoeken of (en onder welke voorwaarden) de innovatieve oplossing bij de </w:t>
            </w:r>
            <w:r w:rsidR="007C7CBA">
              <w:t>Deelnemer</w:t>
            </w:r>
            <w:r w:rsidRPr="00D0652C">
              <w:t xml:space="preserve"> toepasbaar is en daadwerkelijk een oplossing is voor het door de </w:t>
            </w:r>
            <w:r w:rsidR="007C7CBA">
              <w:t>Deelnemer</w:t>
            </w:r>
            <w:r w:rsidRPr="00D0652C">
              <w:t xml:space="preserve"> geformuleerde vraagstuk. </w:t>
            </w:r>
            <w:r w:rsidR="007C7CBA">
              <w:t>Deelnemer</w:t>
            </w:r>
            <w:r w:rsidRPr="00D0652C">
              <w:t xml:space="preserve"> heeft de mogelijkheid om via acceptatie van een (positieve) Business Case en Plan Aanpak te beslissen of de innovatie oplossing (of delen hiervan) ook daadwerkelijk getest worden bij </w:t>
            </w:r>
            <w:r w:rsidR="007C7CBA">
              <w:t>Deelnemer</w:t>
            </w:r>
            <w:r w:rsidRPr="00D0652C">
              <w:t>.</w:t>
            </w:r>
          </w:p>
        </w:tc>
      </w:tr>
      <w:tr w:rsidR="00D0652C" w:rsidRPr="008F5724" w14:paraId="34F723F3" w14:textId="77777777" w:rsidTr="0033407C">
        <w:trPr>
          <w:trHeight w:val="512"/>
        </w:trPr>
        <w:tc>
          <w:tcPr>
            <w:tcW w:w="704" w:type="dxa"/>
            <w:shd w:val="clear" w:color="auto" w:fill="auto"/>
            <w:noWrap/>
          </w:tcPr>
          <w:p w14:paraId="464600F5" w14:textId="1F58A6A8" w:rsidR="00D0652C" w:rsidRPr="008F5724" w:rsidRDefault="00D0652C" w:rsidP="00E31A4C">
            <w:r>
              <w:t>M.10</w:t>
            </w:r>
          </w:p>
        </w:tc>
        <w:tc>
          <w:tcPr>
            <w:tcW w:w="9781" w:type="dxa"/>
          </w:tcPr>
          <w:p w14:paraId="069FA12E" w14:textId="0A433B01" w:rsidR="00D0652C" w:rsidRPr="00D0652C" w:rsidRDefault="00D0652C" w:rsidP="00E31A4C">
            <w:r w:rsidRPr="00D0652C">
              <w:t xml:space="preserve">Uitgangspunt is dat de innovatie proeftuin, c.q. de uitvoering van de Onderzoeks- en ontwikkelingsfase en de eventueel hierop volgende Testfase (zie Aanbestedingsdocument paragraaf 2.5 en Model Nadere Overeenkomst Innovatie proeftuin) binnen een beperkte tijdspanne van </w:t>
            </w:r>
            <w:r w:rsidR="00A03752">
              <w:t>twaalf (</w:t>
            </w:r>
            <w:r w:rsidRPr="00D0652C">
              <w:t>12</w:t>
            </w:r>
            <w:r w:rsidR="00A03752">
              <w:t>)</w:t>
            </w:r>
            <w:r w:rsidRPr="00D0652C">
              <w:t xml:space="preserve"> maanden na start kan worden afgerond. De uiteindelijke duur mag ook korter zijn, als de doelstelling bereikt is of redelijkerwijs niet meer haalbaar.</w:t>
            </w:r>
          </w:p>
        </w:tc>
      </w:tr>
      <w:tr w:rsidR="00D0652C" w:rsidRPr="008F5724" w14:paraId="4062CF91" w14:textId="77777777" w:rsidTr="0033407C">
        <w:trPr>
          <w:trHeight w:val="512"/>
        </w:trPr>
        <w:tc>
          <w:tcPr>
            <w:tcW w:w="704" w:type="dxa"/>
            <w:shd w:val="clear" w:color="auto" w:fill="auto"/>
            <w:noWrap/>
          </w:tcPr>
          <w:p w14:paraId="5F8816F5" w14:textId="269B19ED" w:rsidR="00D0652C" w:rsidRDefault="00D0652C" w:rsidP="00E31A4C">
            <w:r>
              <w:t>M.11</w:t>
            </w:r>
          </w:p>
        </w:tc>
        <w:tc>
          <w:tcPr>
            <w:tcW w:w="9781" w:type="dxa"/>
          </w:tcPr>
          <w:p w14:paraId="02E5AE77" w14:textId="2C47ED1C" w:rsidR="00D0652C" w:rsidRPr="00D0652C" w:rsidRDefault="00D0652C" w:rsidP="00E31A4C">
            <w:r w:rsidRPr="00D0652C">
              <w:t xml:space="preserve">De innovatie proeftuin vindt in een beheerste omgeving van de </w:t>
            </w:r>
            <w:r w:rsidR="007C7CBA">
              <w:t>Deelnemer</w:t>
            </w:r>
            <w:r w:rsidRPr="00D0652C">
              <w:t xml:space="preserve">/klant plaats, waarbij de </w:t>
            </w:r>
            <w:r w:rsidR="007C7CBA">
              <w:t>Deelnemer</w:t>
            </w:r>
            <w:r w:rsidRPr="00D0652C">
              <w:t xml:space="preserve"> bepaalt of, en onder welke randvoorwaarden, de werkzaamheden van de namens </w:t>
            </w:r>
            <w:r w:rsidR="007C7CBA">
              <w:t>opdrachtnemer</w:t>
            </w:r>
            <w:r w:rsidRPr="00D0652C">
              <w:t xml:space="preserve"> in het kader van de innovatie proeftuin ingezette </w:t>
            </w:r>
            <w:r w:rsidR="007C7CBA">
              <w:t>ICT-Professional</w:t>
            </w:r>
            <w:r w:rsidRPr="00D0652C">
              <w:t xml:space="preserve">(s) alsmede de te onderzoeken innovatieve oplossing effect mogen hebben op de werkprocessen, de activiteiten hierbinnen, of technologische (OTAP-)omgeving van </w:t>
            </w:r>
            <w:r w:rsidR="007C7CBA">
              <w:t>Deelnemer</w:t>
            </w:r>
            <w:r w:rsidRPr="00D0652C">
              <w:t xml:space="preserve">. De voor de innovatie proeftuin ingezette </w:t>
            </w:r>
            <w:r w:rsidR="007C7CBA">
              <w:t>ICT-Professional</w:t>
            </w:r>
            <w:r w:rsidRPr="00D0652C">
              <w:t xml:space="preserve">(s) voert/voeren onder leiding en toezicht van </w:t>
            </w:r>
            <w:r w:rsidR="007C7CBA">
              <w:t>Deelnemer</w:t>
            </w:r>
            <w:r w:rsidRPr="00D0652C">
              <w:t xml:space="preserve"> hun werkzaamheden uit</w:t>
            </w:r>
            <w:r w:rsidR="00712D58">
              <w:t>, tenzij Deelnemer deze mogelijkheid expliciet uitsluit</w:t>
            </w:r>
            <w:r w:rsidRPr="00D0652C">
              <w:t xml:space="preserve">. Deze </w:t>
            </w:r>
            <w:r w:rsidR="007C7CBA">
              <w:t>ICT-Professional</w:t>
            </w:r>
            <w:r w:rsidRPr="00D0652C">
              <w:t xml:space="preserve">(s) brengt/brengen de kennis in die voor nader onderzoek en het mogelijk testen van de innovatieve oplossing bij </w:t>
            </w:r>
            <w:r w:rsidR="007C7CBA">
              <w:t>Deelnemer</w:t>
            </w:r>
            <w:r w:rsidRPr="00D0652C">
              <w:t xml:space="preserve"> nodig is. Hij/zij draagt/dragen bij </w:t>
            </w:r>
            <w:r w:rsidR="007C7CBA">
              <w:t>Deelnemer</w:t>
            </w:r>
            <w:r w:rsidRPr="00D0652C">
              <w:t xml:space="preserve"> in belangrijke mate bij aan het opstellen van een Business Case, Plan van Aanpak en, bij deelname aan de Testfase, en Testrapport, op basis waarvan </w:t>
            </w:r>
            <w:r w:rsidR="007C7CBA">
              <w:t>Deelnemer</w:t>
            </w:r>
            <w:r w:rsidRPr="00D0652C">
              <w:t xml:space="preserve"> zelfstandig kan en mag beslissen of hij de innovatie proeftuin (c.q. de </w:t>
            </w:r>
            <w:r w:rsidR="00A03752">
              <w:t>N</w:t>
            </w:r>
            <w:r w:rsidRPr="00D0652C">
              <w:t xml:space="preserve">adere </w:t>
            </w:r>
            <w:r w:rsidR="00A03752">
              <w:t>O</w:t>
            </w:r>
            <w:r w:rsidRPr="00D0652C">
              <w:t>vereenkomst die hierin voorziet) eindigt. Daadwerkelijke afname van de innovatieve oplossing valt buiten scope van de innovatie proeftuin.</w:t>
            </w:r>
          </w:p>
        </w:tc>
      </w:tr>
      <w:tr w:rsidR="00D0652C" w:rsidRPr="008F5724" w14:paraId="4F6C78E8" w14:textId="77777777" w:rsidTr="0033407C">
        <w:trPr>
          <w:trHeight w:val="512"/>
        </w:trPr>
        <w:tc>
          <w:tcPr>
            <w:tcW w:w="704" w:type="dxa"/>
            <w:shd w:val="clear" w:color="auto" w:fill="auto"/>
            <w:noWrap/>
          </w:tcPr>
          <w:p w14:paraId="2051D29D" w14:textId="4529291A" w:rsidR="00D0652C" w:rsidRDefault="00D0652C" w:rsidP="00E31A4C">
            <w:r>
              <w:t>M.12</w:t>
            </w:r>
          </w:p>
        </w:tc>
        <w:tc>
          <w:tcPr>
            <w:tcW w:w="9781" w:type="dxa"/>
          </w:tcPr>
          <w:p w14:paraId="7E098CD3" w14:textId="7EE60A44" w:rsidR="00D0652C" w:rsidRPr="00D0652C" w:rsidRDefault="00D0652C" w:rsidP="00E31A4C">
            <w:r w:rsidRPr="00D0652C">
              <w:t>Opdrachtnemer legt in beginsel elk kwartaal verantwoording af aan CCM van de categorie '</w:t>
            </w:r>
            <w:r w:rsidR="007C7CBA">
              <w:t>ICT-</w:t>
            </w:r>
            <w:r w:rsidR="002863DE">
              <w:t>p</w:t>
            </w:r>
            <w:r w:rsidR="007C7CBA">
              <w:t>rofessional</w:t>
            </w:r>
            <w:r>
              <w:t xml:space="preserve">s </w:t>
            </w:r>
            <w:r w:rsidRPr="00D0652C">
              <w:t xml:space="preserve">Rijk' over de voortgang van de innovatie proeftuin en de hiermee (voorlopig) gerealiseerde impact voor </w:t>
            </w:r>
            <w:r w:rsidR="007C7CBA">
              <w:t>Deelnemer</w:t>
            </w:r>
            <w:r w:rsidRPr="00D0652C">
              <w:t>(s) en de bredere toepassing van de innovatie. Een lagere verantwoordingsfrequentie is mogelijk na toestemming daartoe van CCM. Opdrachtnemer is in beginsel bereid om op verzoek van Opdrachtgever zijn ervaringen met de proeftuin binnen het Rijk te delen.</w:t>
            </w:r>
          </w:p>
        </w:tc>
      </w:tr>
      <w:tr w:rsidR="00A61F4B" w:rsidRPr="008F5724" w14:paraId="4DEE5F44" w14:textId="77777777" w:rsidTr="00A61F4B">
        <w:trPr>
          <w:trHeight w:val="276"/>
        </w:trPr>
        <w:tc>
          <w:tcPr>
            <w:tcW w:w="10485" w:type="dxa"/>
            <w:gridSpan w:val="2"/>
            <w:shd w:val="clear" w:color="auto" w:fill="auto"/>
            <w:noWrap/>
            <w:hideMark/>
          </w:tcPr>
          <w:p w14:paraId="4EFCA90E" w14:textId="77777777" w:rsidR="00A61F4B" w:rsidRPr="008F5724" w:rsidRDefault="00A61F4B" w:rsidP="00A61F4B">
            <w:pPr>
              <w:pStyle w:val="Kop2"/>
            </w:pPr>
            <w:bookmarkStart w:id="22" w:name="_Toc95910436"/>
            <w:r w:rsidRPr="008F5724">
              <w:t xml:space="preserve">Specifieke voorschriften met betrekking tot </w:t>
            </w:r>
            <w:r>
              <w:t>diversiteit en inclusie</w:t>
            </w:r>
            <w:bookmarkEnd w:id="22"/>
          </w:p>
        </w:tc>
      </w:tr>
      <w:tr w:rsidR="00A61F4B" w:rsidRPr="008F5724" w14:paraId="3056AF67" w14:textId="77777777" w:rsidTr="0033407C">
        <w:trPr>
          <w:trHeight w:val="512"/>
        </w:trPr>
        <w:tc>
          <w:tcPr>
            <w:tcW w:w="704" w:type="dxa"/>
            <w:noWrap/>
            <w:hideMark/>
          </w:tcPr>
          <w:p w14:paraId="4CC9A418" w14:textId="77777777" w:rsidR="00A61F4B" w:rsidRPr="008F5724" w:rsidRDefault="00A61F4B" w:rsidP="00A61F4B">
            <w:r w:rsidRPr="008F5724">
              <w:t>M.</w:t>
            </w:r>
            <w:r>
              <w:t>13</w:t>
            </w:r>
          </w:p>
        </w:tc>
        <w:tc>
          <w:tcPr>
            <w:tcW w:w="9781" w:type="dxa"/>
            <w:hideMark/>
          </w:tcPr>
          <w:p w14:paraId="6EA9183D" w14:textId="77777777" w:rsidR="00A61F4B" w:rsidRDefault="00A61F4B" w:rsidP="00A61F4B">
            <w:r>
              <w:t xml:space="preserve">Alle ministeries en andere </w:t>
            </w:r>
            <w:proofErr w:type="spellStart"/>
            <w:r>
              <w:t>rijksorganisaties</w:t>
            </w:r>
            <w:proofErr w:type="spellEnd"/>
            <w:r>
              <w:t xml:space="preserve"> hebben het “Charter Diversiteit” van SER Diversiteit in Bedrijf ondertekend en zich eraan gecommitteerd. </w:t>
            </w:r>
            <w:r w:rsidRPr="004232BD">
              <w:t>SER Diversiteit in Bedrijf</w:t>
            </w:r>
            <w:r>
              <w:t xml:space="preserve"> is een project van de </w:t>
            </w:r>
            <w:proofErr w:type="spellStart"/>
            <w:r>
              <w:t>Sociaal-Economische</w:t>
            </w:r>
            <w:proofErr w:type="spellEnd"/>
            <w:r>
              <w:t xml:space="preserve"> Raad (SER). Het bevordert</w:t>
            </w:r>
            <w:r w:rsidRPr="004232BD">
              <w:t xml:space="preserve"> diversiteit en inclusie op de werkvloer</w:t>
            </w:r>
            <w:r>
              <w:t xml:space="preserve"> </w:t>
            </w:r>
            <w:r w:rsidRPr="004232BD">
              <w:t>en</w:t>
            </w:r>
            <w:r>
              <w:t xml:space="preserve"> ondersteunt</w:t>
            </w:r>
            <w:r w:rsidRPr="004232BD">
              <w:t xml:space="preserve"> </w:t>
            </w:r>
            <w:r>
              <w:t>o.a. via het Charter Diversiteit</w:t>
            </w:r>
            <w:r w:rsidRPr="004232BD">
              <w:t xml:space="preserve"> </w:t>
            </w:r>
            <w:r>
              <w:t>organisaties</w:t>
            </w:r>
            <w:r w:rsidRPr="004232BD">
              <w:t xml:space="preserve"> bij het opzetten, uitvoeren en monitoren van hun diversiteitsplannen. </w:t>
            </w:r>
            <w:r>
              <w:t xml:space="preserve">Zie: </w:t>
            </w:r>
            <w:hyperlink r:id="rId19" w:history="1">
              <w:r w:rsidRPr="00AF0B2A">
                <w:rPr>
                  <w:rStyle w:val="Hyperlink"/>
                </w:rPr>
                <w:t>https://www.ser.nl/nl/thema/diversiteitinbedrijf/charter-diversiteit</w:t>
              </w:r>
            </w:hyperlink>
          </w:p>
          <w:p w14:paraId="6813CF19" w14:textId="77777777" w:rsidR="00A61F4B" w:rsidRDefault="00A61F4B" w:rsidP="00A61F4B"/>
          <w:p w14:paraId="5AFCE47F" w14:textId="77777777" w:rsidR="00A61F4B" w:rsidRDefault="00A61F4B" w:rsidP="00A61F4B">
            <w:r>
              <w:t xml:space="preserve">Opdrachtgever verwacht dat opdrachtnemers (inclusief onderaannemers) de in het kader van deze raamovereenkomst te leveren diensten op een inclusieve wijze uitvoeren. Opdrachtnemers dragen op </w:t>
            </w:r>
            <w:r>
              <w:lastRenderedPageBreak/>
              <w:t xml:space="preserve">die wijze bij aan een inclusieve samenleving, hun eigen productiviteit en via uit te voeren opdrachten ook aan een inclusievere Rijksoverheid. </w:t>
            </w:r>
          </w:p>
          <w:p w14:paraId="32D6C3FD" w14:textId="77777777" w:rsidR="00A61F4B" w:rsidRDefault="00A61F4B" w:rsidP="00A61F4B"/>
          <w:p w14:paraId="79B859B7" w14:textId="5FE31E65" w:rsidR="00A61F4B" w:rsidRPr="008F5724" w:rsidRDefault="00A61F4B" w:rsidP="00A61F4B">
            <w:r>
              <w:t>Opdrachtnemer tekent binnen 1 jaar na ingangsdatum van de raamovereenkomst het “Charter  Diversiteit” van SER Diversiteit in Bedrijf, committeert zich aan dit Charter en/of zet een vergelijkbaar instrument in waarmee opdrachtnemer zich committeert aan zelf opgestelde doelen om diversiteit en inclusie op de werkvloer te bevorderen. Als opdrachtnemer het Charter Diversiteit ondertekent, dient hij binnen zes maanden na ondertekening daarvan bij SER Diversiteit in Bedrijf een plan van aanpak in te dienen en jaarlijks te rapporteren over de voortgang ervan. Bij toepassing van een vergelijkbaar instrument, past opdrachtnemer ook een vergelijkbare mate van verantwoording toe. Opdrachtnemer stuurt opdrachtgever en Deelnemer(s) kopieën van het ondertekende Charter (of vergelijkbaar instrument), het plan van aanpak en de voortgangsrapportages.</w:t>
            </w:r>
          </w:p>
        </w:tc>
      </w:tr>
    </w:tbl>
    <w:p w14:paraId="4B7E768F" w14:textId="19D6B33A" w:rsidR="00471718" w:rsidRDefault="00471718" w:rsidP="00FD6F9C"/>
    <w:sectPr w:rsidR="00471718" w:rsidSect="00477ACC">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567" w:left="709" w:header="709" w:footer="44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80851" w16cex:dateUtc="2021-07-01T07:24:00Z"/>
  <w16cex:commentExtensible w16cex:durableId="2488092E" w16cex:dateUtc="2021-07-01T07:28:00Z"/>
  <w16cex:commentExtensible w16cex:durableId="23E23589" w16cex:dateUtc="2021-02-25T13:41:00Z"/>
  <w16cex:commentExtensible w16cex:durableId="23E23000" w16cex:dateUtc="2021-02-25T13:17:00Z"/>
  <w16cex:commentExtensible w16cex:durableId="23DF4EF2" w16cex:dateUtc="2021-02-23T08:52:00Z"/>
  <w16cex:commentExtensible w16cex:durableId="2506F257" w16cex:dateUtc="2021-10-05T13:48:00Z"/>
  <w16cex:commentExtensible w16cex:durableId="24880B11" w16cex:dateUtc="2021-07-01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36343" w14:textId="77777777" w:rsidR="00C5737F" w:rsidRDefault="00C5737F">
      <w:r>
        <w:separator/>
      </w:r>
    </w:p>
    <w:p w14:paraId="5533BF14" w14:textId="77777777" w:rsidR="00C5737F" w:rsidRDefault="00C5737F"/>
  </w:endnote>
  <w:endnote w:type="continuationSeparator" w:id="0">
    <w:p w14:paraId="68897CFD" w14:textId="77777777" w:rsidR="00C5737F" w:rsidRDefault="00C5737F">
      <w:r>
        <w:continuationSeparator/>
      </w:r>
    </w:p>
    <w:p w14:paraId="7D8CF775" w14:textId="77777777" w:rsidR="00C5737F" w:rsidRDefault="00C5737F"/>
  </w:endnote>
  <w:endnote w:type="continuationNotice" w:id="1">
    <w:p w14:paraId="6CCBA4AC" w14:textId="77777777" w:rsidR="00C5737F" w:rsidRDefault="00C573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3BC" w14:textId="77777777" w:rsidR="00C5737F" w:rsidRDefault="00C5737F">
    <w:pPr>
      <w:pStyle w:val="Voettekst"/>
    </w:pPr>
  </w:p>
  <w:p w14:paraId="1D8CF74B" w14:textId="77777777" w:rsidR="00C5737F" w:rsidRDefault="00C5737F"/>
  <w:tbl>
    <w:tblPr>
      <w:tblStyle w:val="Tabelraster"/>
      <w:tblW w:w="0" w:type="auto"/>
      <w:tblCellMar>
        <w:top w:w="108" w:type="dxa"/>
        <w:bottom w:w="108" w:type="dxa"/>
      </w:tblCellMar>
      <w:tblLook w:val="04A0" w:firstRow="1" w:lastRow="0" w:firstColumn="1" w:lastColumn="0" w:noHBand="0" w:noVBand="1"/>
    </w:tblPr>
    <w:tblGrid>
      <w:gridCol w:w="1765"/>
    </w:tblGrid>
    <w:tr w:rsidR="00C5737F" w14:paraId="2D7B917E" w14:textId="77777777" w:rsidTr="00897FF7">
      <w:trPr>
        <w:trHeight w:val="1140"/>
      </w:trPr>
      <w:tc>
        <w:tcPr>
          <w:tcW w:w="1021" w:type="dxa"/>
          <w:noWrap/>
          <w:hideMark/>
        </w:tcPr>
        <w:p w14:paraId="23C6313C" w14:textId="77777777" w:rsidR="00C5737F" w:rsidRDefault="00C5737F">
          <w:pPr>
            <w:pStyle w:val="Huisstijl-Rubricering"/>
          </w:pPr>
          <w:r>
            <w:t>VERTROUWELIJK</w:t>
          </w:r>
        </w:p>
      </w:tc>
    </w:tr>
  </w:tbl>
  <w:tbl>
    <w:tblPr>
      <w:tblW w:w="9900" w:type="dxa"/>
      <w:tblLayout w:type="fixed"/>
      <w:tblCellMar>
        <w:left w:w="0" w:type="dxa"/>
        <w:right w:w="0" w:type="dxa"/>
      </w:tblCellMar>
      <w:tblLook w:val="0000" w:firstRow="0" w:lastRow="0" w:firstColumn="0" w:lastColumn="0" w:noHBand="0" w:noVBand="0"/>
    </w:tblPr>
    <w:tblGrid>
      <w:gridCol w:w="4082"/>
      <w:gridCol w:w="4083"/>
      <w:gridCol w:w="1138"/>
      <w:gridCol w:w="199"/>
      <w:gridCol w:w="199"/>
      <w:gridCol w:w="199"/>
    </w:tblGrid>
    <w:tr w:rsidR="00C5737F" w14:paraId="564A1578" w14:textId="77777777">
      <w:trPr>
        <w:trHeight w:hRule="exact" w:val="240"/>
      </w:trPr>
      <w:tc>
        <w:tcPr>
          <w:tcW w:w="7752" w:type="dxa"/>
        </w:tcPr>
        <w:p w14:paraId="7AEC65D8" w14:textId="77777777" w:rsidR="00C5737F" w:rsidRDefault="00C5737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c>
        <w:tcPr>
          <w:tcW w:w="7752" w:type="dxa"/>
        </w:tcPr>
        <w:p w14:paraId="04E5D24A" w14:textId="77777777" w:rsidR="00C5737F" w:rsidRDefault="00C5737F">
          <w:pPr>
            <w:pStyle w:val="Huisstijl-Rubricering"/>
          </w:pPr>
          <w:r>
            <w:t>VERTROUWELIJK</w:t>
          </w:r>
        </w:p>
      </w:tc>
      <w:tc>
        <w:tcPr>
          <w:tcW w:w="2148" w:type="dxa"/>
        </w:tcPr>
        <w:p w14:paraId="7FC11375" w14:textId="77777777" w:rsidR="00C5737F" w:rsidRDefault="00C5737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c>
        <w:tcPr>
          <w:tcW w:w="360" w:type="dxa"/>
        </w:tcPr>
        <w:p w14:paraId="055B80E6" w14:textId="77777777" w:rsidR="00C5737F" w:rsidRDefault="00C5737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43F7C379" w14:textId="77777777" w:rsidR="00C5737F" w:rsidRDefault="00C5737F">
          <w:pPr>
            <w:pStyle w:val="Huisstijl-Rubricering"/>
          </w:pPr>
          <w:r>
            <w:t>VERTROUWELIJK</w:t>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1312E0E3" w14:textId="77777777" w:rsidR="00C5737F" w:rsidRDefault="00C5737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237700"/>
      <w:docPartObj>
        <w:docPartGallery w:val="Page Numbers (Bottom of Page)"/>
        <w:docPartUnique/>
      </w:docPartObj>
    </w:sdtPr>
    <w:sdtContent>
      <w:sdt>
        <w:sdtPr>
          <w:id w:val="2141756611"/>
          <w:docPartObj>
            <w:docPartGallery w:val="Page Numbers (Top of Page)"/>
            <w:docPartUnique/>
          </w:docPartObj>
        </w:sdtPr>
        <w:sdtContent>
          <w:p w14:paraId="673AF5B4" w14:textId="652512A9" w:rsidR="00C5737F" w:rsidRPr="002F0CF4" w:rsidRDefault="00C5737F" w:rsidP="00E52CED">
            <w:pPr>
              <w:pStyle w:val="Voettekst"/>
              <w:rPr>
                <w:b/>
                <w:bCs/>
                <w:sz w:val="24"/>
              </w:rPr>
            </w:pPr>
            <w:proofErr w:type="spellStart"/>
            <w:r>
              <w:t>PvE</w:t>
            </w:r>
            <w:proofErr w:type="spellEnd"/>
            <w:r>
              <w:t xml:space="preserve"> Inhuur ICT-Professionals t.b.v. Defensie</w:t>
            </w:r>
            <w:r>
              <w:tab/>
              <w:t xml:space="preserve">     </w:t>
            </w:r>
            <w:r>
              <w:tab/>
              <w:t xml:space="preserve">                                                                 </w:t>
            </w:r>
            <w:r w:rsidRPr="00477ACC">
              <w:t>Pagina</w:t>
            </w:r>
            <w:r>
              <w:t xml:space="preserv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24699FB5" w14:textId="05A73824" w:rsidR="00C5737F" w:rsidRPr="009A04B3" w:rsidRDefault="00C5737F">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5774255"/>
      <w:docPartObj>
        <w:docPartGallery w:val="Page Numbers (Bottom of Page)"/>
        <w:docPartUnique/>
      </w:docPartObj>
    </w:sdtPr>
    <w:sdtContent>
      <w:sdt>
        <w:sdtPr>
          <w:id w:val="-889034730"/>
          <w:docPartObj>
            <w:docPartGallery w:val="Page Numbers (Top of Page)"/>
            <w:docPartUnique/>
          </w:docPartObj>
        </w:sdtPr>
        <w:sdtContent>
          <w:p w14:paraId="3354B103" w14:textId="5C45037E" w:rsidR="00C5737F" w:rsidRPr="002F0CF4" w:rsidRDefault="00C5737F" w:rsidP="002F0CF4">
            <w:pPr>
              <w:pStyle w:val="Voettekst"/>
            </w:pPr>
            <w:proofErr w:type="spellStart"/>
            <w:r>
              <w:t>PvE</w:t>
            </w:r>
            <w:proofErr w:type="spellEnd"/>
            <w:r>
              <w:t xml:space="preserve"> Inhuur ICT-Professionals t.b.v. Defensie</w:t>
            </w:r>
            <w:r>
              <w:tab/>
            </w:r>
            <w:r>
              <w:tab/>
              <w:t xml:space="preserve">Pagina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CFBD3" w14:textId="77777777" w:rsidR="00C5737F" w:rsidRDefault="00C5737F">
      <w:r>
        <w:separator/>
      </w:r>
    </w:p>
    <w:p w14:paraId="33B58EFE" w14:textId="77777777" w:rsidR="00C5737F" w:rsidRDefault="00C5737F"/>
  </w:footnote>
  <w:footnote w:type="continuationSeparator" w:id="0">
    <w:p w14:paraId="1D2DD28F" w14:textId="77777777" w:rsidR="00C5737F" w:rsidRDefault="00C5737F">
      <w:r>
        <w:continuationSeparator/>
      </w:r>
    </w:p>
    <w:p w14:paraId="01F37EC3" w14:textId="77777777" w:rsidR="00C5737F" w:rsidRDefault="00C5737F"/>
  </w:footnote>
  <w:footnote w:type="continuationNotice" w:id="1">
    <w:p w14:paraId="7E8D163F" w14:textId="77777777" w:rsidR="00C5737F" w:rsidRDefault="00C573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F7A" w14:textId="77777777" w:rsidR="00C5737F" w:rsidRDefault="00C5737F">
    <w:pPr>
      <w:pStyle w:val="Koptekst"/>
    </w:pPr>
  </w:p>
  <w:p w14:paraId="030C6C67" w14:textId="77777777" w:rsidR="00C5737F" w:rsidRDefault="00C573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EA8C" w14:textId="437ECA74" w:rsidR="00C5737F" w:rsidRPr="009A04B3" w:rsidRDefault="00C5737F">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80E47" w14:textId="2923B9F0" w:rsidR="00C5737F" w:rsidRDefault="00C5737F">
    <w:pPr>
      <w:pStyle w:val="Koptekst"/>
    </w:pPr>
    <w:r>
      <w:rPr>
        <w:noProof/>
      </w:rPr>
      <mc:AlternateContent>
        <mc:Choice Requires="wps">
          <w:drawing>
            <wp:anchor distT="0" distB="0" distL="114300" distR="114300" simplePos="0" relativeHeight="251658240" behindDoc="0" locked="0" layoutInCell="1" allowOverlap="1" wp14:anchorId="79E06AAF" wp14:editId="5AA1002E">
              <wp:simplePos x="0" y="0"/>
              <wp:positionH relativeFrom="page">
                <wp:posOffset>3505200</wp:posOffset>
              </wp:positionH>
              <wp:positionV relativeFrom="topMargin">
                <wp:align>bottom</wp:align>
              </wp:positionV>
              <wp:extent cx="2880360" cy="754380"/>
              <wp:effectExtent l="0" t="0" r="0" b="7620"/>
              <wp:wrapNone/>
              <wp:docPr id="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C5737F" w:rsidRPr="009A04B3" w14:paraId="5061EEF6" w14:textId="77777777">
                            <w:trPr>
                              <w:trHeight w:val="2140"/>
                            </w:trPr>
                            <w:tc>
                              <w:tcPr>
                                <w:tcW w:w="737" w:type="dxa"/>
                              </w:tcPr>
                              <w:p w14:paraId="07170536" w14:textId="77777777" w:rsidR="00C5737F" w:rsidRPr="009A04B3" w:rsidRDefault="00C5737F">
                                <w:pPr>
                                  <w:spacing w:line="240" w:lineRule="auto"/>
                                </w:pPr>
                                <w:bookmarkStart w:id="23"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C5737F" w:rsidRPr="009A04B3" w:rsidRDefault="00C5737F">
                                <w:pPr>
                                  <w:spacing w:line="240" w:lineRule="auto"/>
                                  <w:rPr>
                                    <w:rFonts w:ascii="Times New Roman" w:hAnsi="Times New Roman"/>
                                    <w:sz w:val="24"/>
                                  </w:rPr>
                                </w:pPr>
                              </w:p>
                            </w:tc>
                          </w:tr>
                          <w:bookmarkEnd w:id="23"/>
                        </w:tbl>
                        <w:p w14:paraId="58193C7E" w14:textId="77777777" w:rsidR="00C5737F" w:rsidRPr="009A04B3" w:rsidRDefault="00C573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E06AAF" id="_x0000_t202" coordsize="21600,21600" o:spt="202" path="m,l,21600r21600,l21600,xe">
              <v:stroke joinstyle="miter"/>
              <v:path gradientshapeok="t" o:connecttype="rect"/>
            </v:shapetype>
            <v:shape id="Text Box 56" o:spid="_x0000_s1026" type="#_x0000_t202" style="position:absolute;margin-left:276pt;margin-top:0;width:226.8pt;height:59.4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C5737F" w:rsidRPr="009A04B3" w14:paraId="5061EEF6" w14:textId="77777777">
                      <w:trPr>
                        <w:trHeight w:val="2140"/>
                      </w:trPr>
                      <w:tc>
                        <w:tcPr>
                          <w:tcW w:w="737" w:type="dxa"/>
                        </w:tcPr>
                        <w:p w14:paraId="07170536" w14:textId="77777777" w:rsidR="00C5737F" w:rsidRPr="009A04B3" w:rsidRDefault="00C5737F">
                          <w:pPr>
                            <w:spacing w:line="240" w:lineRule="auto"/>
                          </w:pPr>
                          <w:bookmarkStart w:id="24"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C5737F" w:rsidRPr="009A04B3" w:rsidRDefault="00C5737F">
                          <w:pPr>
                            <w:spacing w:line="240" w:lineRule="auto"/>
                            <w:rPr>
                              <w:rFonts w:ascii="Times New Roman" w:hAnsi="Times New Roman"/>
                              <w:sz w:val="24"/>
                            </w:rPr>
                          </w:pPr>
                        </w:p>
                      </w:tc>
                    </w:tr>
                    <w:bookmarkEnd w:id="24"/>
                  </w:tbl>
                  <w:p w14:paraId="58193C7E" w14:textId="77777777" w:rsidR="00C5737F" w:rsidRPr="009A04B3" w:rsidRDefault="00C5737F"/>
                </w:txbxContent>
              </v:textbox>
              <w10:wrap anchorx="page" anchory="margin"/>
            </v:shape>
          </w:pict>
        </mc:Fallback>
      </mc:AlternateContent>
    </w:r>
  </w:p>
  <w:p w14:paraId="4B287B35" w14:textId="29F375CE" w:rsidR="00C5737F" w:rsidRDefault="00C573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3214"/>
    <w:multiLevelType w:val="hybridMultilevel"/>
    <w:tmpl w:val="B0AC323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FC764C"/>
    <w:multiLevelType w:val="hybridMultilevel"/>
    <w:tmpl w:val="255A34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47004"/>
    <w:multiLevelType w:val="hybridMultilevel"/>
    <w:tmpl w:val="0F8A75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8A5F2E"/>
    <w:multiLevelType w:val="hybridMultilevel"/>
    <w:tmpl w:val="6E7CFF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55716D"/>
    <w:multiLevelType w:val="hybridMultilevel"/>
    <w:tmpl w:val="4EAC75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1A770A97"/>
    <w:multiLevelType w:val="hybridMultilevel"/>
    <w:tmpl w:val="FF52A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7F2752"/>
    <w:multiLevelType w:val="hybridMultilevel"/>
    <w:tmpl w:val="6ABE7C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991971"/>
    <w:multiLevelType w:val="hybridMultilevel"/>
    <w:tmpl w:val="85847B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C0649E"/>
    <w:multiLevelType w:val="hybridMultilevel"/>
    <w:tmpl w:val="AE489C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213E4A"/>
    <w:multiLevelType w:val="hybridMultilevel"/>
    <w:tmpl w:val="BDEC81EA"/>
    <w:lvl w:ilvl="0" w:tplc="04130001">
      <w:start w:val="1"/>
      <w:numFmt w:val="bullet"/>
      <w:lvlText w:val=""/>
      <w:lvlJc w:val="left"/>
      <w:pPr>
        <w:ind w:left="778" w:hanging="360"/>
      </w:pPr>
      <w:rPr>
        <w:rFonts w:ascii="Symbol" w:hAnsi="Symbol" w:hint="default"/>
      </w:rPr>
    </w:lvl>
    <w:lvl w:ilvl="1" w:tplc="04130003" w:tentative="1">
      <w:start w:val="1"/>
      <w:numFmt w:val="bullet"/>
      <w:lvlText w:val="o"/>
      <w:lvlJc w:val="left"/>
      <w:pPr>
        <w:ind w:left="1498" w:hanging="360"/>
      </w:pPr>
      <w:rPr>
        <w:rFonts w:ascii="Courier New" w:hAnsi="Courier New" w:cs="Courier New" w:hint="default"/>
      </w:rPr>
    </w:lvl>
    <w:lvl w:ilvl="2" w:tplc="04130005" w:tentative="1">
      <w:start w:val="1"/>
      <w:numFmt w:val="bullet"/>
      <w:lvlText w:val=""/>
      <w:lvlJc w:val="left"/>
      <w:pPr>
        <w:ind w:left="2218" w:hanging="360"/>
      </w:pPr>
      <w:rPr>
        <w:rFonts w:ascii="Wingdings" w:hAnsi="Wingdings" w:hint="default"/>
      </w:rPr>
    </w:lvl>
    <w:lvl w:ilvl="3" w:tplc="04130001" w:tentative="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abstractNum w:abstractNumId="12" w15:restartNumberingAfterBreak="0">
    <w:nsid w:val="32162742"/>
    <w:multiLevelType w:val="hybridMultilevel"/>
    <w:tmpl w:val="7B10B46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4CC9776B"/>
    <w:multiLevelType w:val="hybridMultilevel"/>
    <w:tmpl w:val="3EB03A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4FA779B4"/>
    <w:multiLevelType w:val="hybridMultilevel"/>
    <w:tmpl w:val="87C657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FAB112D"/>
    <w:multiLevelType w:val="hybridMultilevel"/>
    <w:tmpl w:val="57585A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3093CCA"/>
    <w:multiLevelType w:val="hybridMultilevel"/>
    <w:tmpl w:val="89DE9B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4BB5365"/>
    <w:multiLevelType w:val="hybridMultilevel"/>
    <w:tmpl w:val="015A3A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3E40A0"/>
    <w:multiLevelType w:val="hybridMultilevel"/>
    <w:tmpl w:val="E89C5A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A8853DA"/>
    <w:multiLevelType w:val="hybridMultilevel"/>
    <w:tmpl w:val="22FEBF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3DD5DD6"/>
    <w:multiLevelType w:val="hybridMultilevel"/>
    <w:tmpl w:val="25D4B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695D44"/>
    <w:multiLevelType w:val="hybridMultilevel"/>
    <w:tmpl w:val="6ECAB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4702B59"/>
    <w:multiLevelType w:val="hybridMultilevel"/>
    <w:tmpl w:val="4B44FA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E3916A3"/>
    <w:multiLevelType w:val="hybridMultilevel"/>
    <w:tmpl w:val="28523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6"/>
  </w:num>
  <w:num w:numId="5">
    <w:abstractNumId w:val="20"/>
  </w:num>
  <w:num w:numId="6">
    <w:abstractNumId w:val="7"/>
  </w:num>
  <w:num w:numId="7">
    <w:abstractNumId w:val="4"/>
  </w:num>
  <w:num w:numId="8">
    <w:abstractNumId w:val="0"/>
  </w:num>
  <w:num w:numId="9">
    <w:abstractNumId w:val="22"/>
  </w:num>
  <w:num w:numId="10">
    <w:abstractNumId w:val="15"/>
  </w:num>
  <w:num w:numId="11">
    <w:abstractNumId w:val="16"/>
  </w:num>
  <w:num w:numId="12">
    <w:abstractNumId w:val="19"/>
  </w:num>
  <w:num w:numId="13">
    <w:abstractNumId w:val="18"/>
  </w:num>
  <w:num w:numId="14">
    <w:abstractNumId w:val="17"/>
  </w:num>
  <w:num w:numId="15">
    <w:abstractNumId w:val="8"/>
  </w:num>
  <w:num w:numId="16">
    <w:abstractNumId w:val="12"/>
  </w:num>
  <w:num w:numId="17">
    <w:abstractNumId w:val="9"/>
  </w:num>
  <w:num w:numId="18">
    <w:abstractNumId w:val="14"/>
  </w:num>
  <w:num w:numId="19">
    <w:abstractNumId w:val="23"/>
  </w:num>
  <w:num w:numId="20">
    <w:abstractNumId w:val="5"/>
  </w:num>
  <w:num w:numId="21">
    <w:abstractNumId w:val="11"/>
  </w:num>
  <w:num w:numId="22">
    <w:abstractNumId w:val="13"/>
  </w:num>
  <w:num w:numId="23">
    <w:abstractNumId w:val="21"/>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nl-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184321"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bTaal" w:val="Nederlands"/>
    <w:docVar w:name="lstMinDienst" w:val="0"/>
    <w:docVar w:name="NieuwDocument" w:val="0"/>
  </w:docVars>
  <w:rsids>
    <w:rsidRoot w:val="009A04B3"/>
    <w:rsid w:val="00010043"/>
    <w:rsid w:val="00015AF8"/>
    <w:rsid w:val="00024429"/>
    <w:rsid w:val="00027777"/>
    <w:rsid w:val="00030896"/>
    <w:rsid w:val="000339A2"/>
    <w:rsid w:val="000366E5"/>
    <w:rsid w:val="0004388B"/>
    <w:rsid w:val="00051C63"/>
    <w:rsid w:val="00052C7C"/>
    <w:rsid w:val="000563AD"/>
    <w:rsid w:val="00057AEE"/>
    <w:rsid w:val="0006034E"/>
    <w:rsid w:val="00062BC4"/>
    <w:rsid w:val="00063754"/>
    <w:rsid w:val="000708B5"/>
    <w:rsid w:val="0007351B"/>
    <w:rsid w:val="000742AB"/>
    <w:rsid w:val="0007630C"/>
    <w:rsid w:val="00092FDD"/>
    <w:rsid w:val="000942F7"/>
    <w:rsid w:val="00095D38"/>
    <w:rsid w:val="00096A1B"/>
    <w:rsid w:val="000A0F87"/>
    <w:rsid w:val="000A1E33"/>
    <w:rsid w:val="000A4A81"/>
    <w:rsid w:val="000B079C"/>
    <w:rsid w:val="000C1DA4"/>
    <w:rsid w:val="000D0444"/>
    <w:rsid w:val="000E079B"/>
    <w:rsid w:val="000E43BD"/>
    <w:rsid w:val="000E614B"/>
    <w:rsid w:val="000E72CE"/>
    <w:rsid w:val="000E7A21"/>
    <w:rsid w:val="000F09CE"/>
    <w:rsid w:val="001024CC"/>
    <w:rsid w:val="001063A1"/>
    <w:rsid w:val="00120AD0"/>
    <w:rsid w:val="001300A9"/>
    <w:rsid w:val="0013237F"/>
    <w:rsid w:val="00143557"/>
    <w:rsid w:val="001559CF"/>
    <w:rsid w:val="00167B05"/>
    <w:rsid w:val="00177558"/>
    <w:rsid w:val="001901F9"/>
    <w:rsid w:val="00192B8D"/>
    <w:rsid w:val="001935D2"/>
    <w:rsid w:val="00195D58"/>
    <w:rsid w:val="001A0B6C"/>
    <w:rsid w:val="001B7359"/>
    <w:rsid w:val="001C2941"/>
    <w:rsid w:val="001C43B3"/>
    <w:rsid w:val="001C43DE"/>
    <w:rsid w:val="001D4873"/>
    <w:rsid w:val="001F0A79"/>
    <w:rsid w:val="001F5E62"/>
    <w:rsid w:val="001F7EF3"/>
    <w:rsid w:val="002024D6"/>
    <w:rsid w:val="002076CB"/>
    <w:rsid w:val="00207F48"/>
    <w:rsid w:val="00215AC0"/>
    <w:rsid w:val="00226087"/>
    <w:rsid w:val="002300EA"/>
    <w:rsid w:val="0023170E"/>
    <w:rsid w:val="00233298"/>
    <w:rsid w:val="00260CAF"/>
    <w:rsid w:val="002649D4"/>
    <w:rsid w:val="0026621B"/>
    <w:rsid w:val="002717F6"/>
    <w:rsid w:val="00273F0E"/>
    <w:rsid w:val="00276890"/>
    <w:rsid w:val="00282A66"/>
    <w:rsid w:val="0028632F"/>
    <w:rsid w:val="002863DE"/>
    <w:rsid w:val="00292ED9"/>
    <w:rsid w:val="0029464F"/>
    <w:rsid w:val="002A095F"/>
    <w:rsid w:val="002A21FA"/>
    <w:rsid w:val="002B3456"/>
    <w:rsid w:val="002B7CAD"/>
    <w:rsid w:val="002B7E27"/>
    <w:rsid w:val="002C085E"/>
    <w:rsid w:val="002C1433"/>
    <w:rsid w:val="002C59EF"/>
    <w:rsid w:val="002E15EC"/>
    <w:rsid w:val="002E22C7"/>
    <w:rsid w:val="002E672E"/>
    <w:rsid w:val="002F0CF4"/>
    <w:rsid w:val="002F356F"/>
    <w:rsid w:val="002F5B78"/>
    <w:rsid w:val="0030035B"/>
    <w:rsid w:val="00303A93"/>
    <w:rsid w:val="00304CCA"/>
    <w:rsid w:val="003166A8"/>
    <w:rsid w:val="0031785E"/>
    <w:rsid w:val="00321143"/>
    <w:rsid w:val="003216A1"/>
    <w:rsid w:val="003218F0"/>
    <w:rsid w:val="00326F69"/>
    <w:rsid w:val="0033285B"/>
    <w:rsid w:val="0033407C"/>
    <w:rsid w:val="00345865"/>
    <w:rsid w:val="00357833"/>
    <w:rsid w:val="0036051B"/>
    <w:rsid w:val="0036465C"/>
    <w:rsid w:val="00372E68"/>
    <w:rsid w:val="00380DA2"/>
    <w:rsid w:val="003A0B7C"/>
    <w:rsid w:val="003A0F6B"/>
    <w:rsid w:val="003A465B"/>
    <w:rsid w:val="003B7CE7"/>
    <w:rsid w:val="003C391F"/>
    <w:rsid w:val="003C39C7"/>
    <w:rsid w:val="003D50BE"/>
    <w:rsid w:val="003D6195"/>
    <w:rsid w:val="003E741A"/>
    <w:rsid w:val="003E790B"/>
    <w:rsid w:val="003F1694"/>
    <w:rsid w:val="003F38BA"/>
    <w:rsid w:val="003F60BF"/>
    <w:rsid w:val="003F6CFE"/>
    <w:rsid w:val="004013C3"/>
    <w:rsid w:val="00401495"/>
    <w:rsid w:val="004019BF"/>
    <w:rsid w:val="00402833"/>
    <w:rsid w:val="00416031"/>
    <w:rsid w:val="00417A58"/>
    <w:rsid w:val="00417F74"/>
    <w:rsid w:val="00420317"/>
    <w:rsid w:val="00421491"/>
    <w:rsid w:val="004238D3"/>
    <w:rsid w:val="00423C19"/>
    <w:rsid w:val="0042432B"/>
    <w:rsid w:val="004262A5"/>
    <w:rsid w:val="00426450"/>
    <w:rsid w:val="00427195"/>
    <w:rsid w:val="0043378F"/>
    <w:rsid w:val="00443E01"/>
    <w:rsid w:val="004518CB"/>
    <w:rsid w:val="00452189"/>
    <w:rsid w:val="00455260"/>
    <w:rsid w:val="004553AF"/>
    <w:rsid w:val="004617ED"/>
    <w:rsid w:val="00466162"/>
    <w:rsid w:val="00471718"/>
    <w:rsid w:val="00477ACC"/>
    <w:rsid w:val="00481305"/>
    <w:rsid w:val="00484531"/>
    <w:rsid w:val="004871F8"/>
    <w:rsid w:val="00493031"/>
    <w:rsid w:val="00495B45"/>
    <w:rsid w:val="004A6067"/>
    <w:rsid w:val="004C20F2"/>
    <w:rsid w:val="004C24F8"/>
    <w:rsid w:val="004C52FD"/>
    <w:rsid w:val="004E12E0"/>
    <w:rsid w:val="004E424A"/>
    <w:rsid w:val="004F0E3D"/>
    <w:rsid w:val="004F7AC0"/>
    <w:rsid w:val="00502CFA"/>
    <w:rsid w:val="00503232"/>
    <w:rsid w:val="00512254"/>
    <w:rsid w:val="0051474E"/>
    <w:rsid w:val="00515251"/>
    <w:rsid w:val="005152E2"/>
    <w:rsid w:val="00517EEC"/>
    <w:rsid w:val="00521E46"/>
    <w:rsid w:val="00521F1D"/>
    <w:rsid w:val="005277AE"/>
    <w:rsid w:val="0053450E"/>
    <w:rsid w:val="005355F9"/>
    <w:rsid w:val="0054331C"/>
    <w:rsid w:val="00544A94"/>
    <w:rsid w:val="005603FF"/>
    <w:rsid w:val="005625B4"/>
    <w:rsid w:val="00562A1E"/>
    <w:rsid w:val="005838A4"/>
    <w:rsid w:val="005840E8"/>
    <w:rsid w:val="00591DE6"/>
    <w:rsid w:val="00592BF1"/>
    <w:rsid w:val="005931A3"/>
    <w:rsid w:val="005961F2"/>
    <w:rsid w:val="005A3E9E"/>
    <w:rsid w:val="005A41EB"/>
    <w:rsid w:val="005B11B2"/>
    <w:rsid w:val="005B1D28"/>
    <w:rsid w:val="005C2870"/>
    <w:rsid w:val="005C7B33"/>
    <w:rsid w:val="005C7DA3"/>
    <w:rsid w:val="005D1E7D"/>
    <w:rsid w:val="005D292C"/>
    <w:rsid w:val="005D2FF2"/>
    <w:rsid w:val="005D420C"/>
    <w:rsid w:val="005D592E"/>
    <w:rsid w:val="005E2644"/>
    <w:rsid w:val="005E357A"/>
    <w:rsid w:val="0060141A"/>
    <w:rsid w:val="00601E75"/>
    <w:rsid w:val="006029CF"/>
    <w:rsid w:val="00604771"/>
    <w:rsid w:val="006070E3"/>
    <w:rsid w:val="00616700"/>
    <w:rsid w:val="00623EB8"/>
    <w:rsid w:val="00626869"/>
    <w:rsid w:val="0063353F"/>
    <w:rsid w:val="0063458F"/>
    <w:rsid w:val="00634EA2"/>
    <w:rsid w:val="0063616B"/>
    <w:rsid w:val="006416B8"/>
    <w:rsid w:val="00641D7A"/>
    <w:rsid w:val="00642F95"/>
    <w:rsid w:val="006449DF"/>
    <w:rsid w:val="00644E04"/>
    <w:rsid w:val="00647B8C"/>
    <w:rsid w:val="00647C84"/>
    <w:rsid w:val="00650E57"/>
    <w:rsid w:val="00655709"/>
    <w:rsid w:val="006568BC"/>
    <w:rsid w:val="00660D5A"/>
    <w:rsid w:val="006628E7"/>
    <w:rsid w:val="00663C98"/>
    <w:rsid w:val="0067317D"/>
    <w:rsid w:val="00673E7C"/>
    <w:rsid w:val="006745E7"/>
    <w:rsid w:val="006819CE"/>
    <w:rsid w:val="00683CDA"/>
    <w:rsid w:val="00691C85"/>
    <w:rsid w:val="00693143"/>
    <w:rsid w:val="00693D2C"/>
    <w:rsid w:val="006A0F57"/>
    <w:rsid w:val="006A3E0B"/>
    <w:rsid w:val="006A5681"/>
    <w:rsid w:val="006A56CF"/>
    <w:rsid w:val="006B38DB"/>
    <w:rsid w:val="006B47FA"/>
    <w:rsid w:val="006C1DEF"/>
    <w:rsid w:val="006C358A"/>
    <w:rsid w:val="006C7493"/>
    <w:rsid w:val="006D1828"/>
    <w:rsid w:val="006D4708"/>
    <w:rsid w:val="006D73C2"/>
    <w:rsid w:val="006E5F74"/>
    <w:rsid w:val="00703A6A"/>
    <w:rsid w:val="007067CF"/>
    <w:rsid w:val="00706DFA"/>
    <w:rsid w:val="0071017E"/>
    <w:rsid w:val="0071058A"/>
    <w:rsid w:val="00712D58"/>
    <w:rsid w:val="00720940"/>
    <w:rsid w:val="00725007"/>
    <w:rsid w:val="007258E6"/>
    <w:rsid w:val="00725AB0"/>
    <w:rsid w:val="00725B8E"/>
    <w:rsid w:val="007268A2"/>
    <w:rsid w:val="00730E85"/>
    <w:rsid w:val="007318F8"/>
    <w:rsid w:val="00746160"/>
    <w:rsid w:val="007516BE"/>
    <w:rsid w:val="00753612"/>
    <w:rsid w:val="00753A7B"/>
    <w:rsid w:val="00762F53"/>
    <w:rsid w:val="00764F0F"/>
    <w:rsid w:val="007667C0"/>
    <w:rsid w:val="00775365"/>
    <w:rsid w:val="007757C6"/>
    <w:rsid w:val="007812E4"/>
    <w:rsid w:val="00784D6A"/>
    <w:rsid w:val="00787992"/>
    <w:rsid w:val="00792FE0"/>
    <w:rsid w:val="00793BA1"/>
    <w:rsid w:val="007A3CC9"/>
    <w:rsid w:val="007B207E"/>
    <w:rsid w:val="007B66F8"/>
    <w:rsid w:val="007C77B2"/>
    <w:rsid w:val="007C7CBA"/>
    <w:rsid w:val="007E1C9F"/>
    <w:rsid w:val="007E5988"/>
    <w:rsid w:val="007F15AB"/>
    <w:rsid w:val="007F33E2"/>
    <w:rsid w:val="007F4E23"/>
    <w:rsid w:val="0080270D"/>
    <w:rsid w:val="008148AB"/>
    <w:rsid w:val="00816AC7"/>
    <w:rsid w:val="008171A6"/>
    <w:rsid w:val="0082040B"/>
    <w:rsid w:val="008306ED"/>
    <w:rsid w:val="00836676"/>
    <w:rsid w:val="008417E0"/>
    <w:rsid w:val="00841DA5"/>
    <w:rsid w:val="008455BE"/>
    <w:rsid w:val="00851024"/>
    <w:rsid w:val="008521E8"/>
    <w:rsid w:val="0086077B"/>
    <w:rsid w:val="00863CC8"/>
    <w:rsid w:val="00885104"/>
    <w:rsid w:val="00890976"/>
    <w:rsid w:val="008916FC"/>
    <w:rsid w:val="00895B94"/>
    <w:rsid w:val="008972FC"/>
    <w:rsid w:val="0089749F"/>
    <w:rsid w:val="00897FF7"/>
    <w:rsid w:val="008A07B7"/>
    <w:rsid w:val="008A1ABA"/>
    <w:rsid w:val="008A3822"/>
    <w:rsid w:val="008B0B2A"/>
    <w:rsid w:val="008B26F9"/>
    <w:rsid w:val="008B75A7"/>
    <w:rsid w:val="008B7E19"/>
    <w:rsid w:val="008C409B"/>
    <w:rsid w:val="008C71B6"/>
    <w:rsid w:val="008D2DED"/>
    <w:rsid w:val="008E16A0"/>
    <w:rsid w:val="008E254F"/>
    <w:rsid w:val="008E3274"/>
    <w:rsid w:val="008F2AB4"/>
    <w:rsid w:val="008F5724"/>
    <w:rsid w:val="0090270A"/>
    <w:rsid w:val="00911DD7"/>
    <w:rsid w:val="00914FD4"/>
    <w:rsid w:val="00916864"/>
    <w:rsid w:val="00923C08"/>
    <w:rsid w:val="009240DC"/>
    <w:rsid w:val="0092762A"/>
    <w:rsid w:val="009310A4"/>
    <w:rsid w:val="00932ADA"/>
    <w:rsid w:val="0095043D"/>
    <w:rsid w:val="00952D88"/>
    <w:rsid w:val="00955D62"/>
    <w:rsid w:val="0096039E"/>
    <w:rsid w:val="0096502F"/>
    <w:rsid w:val="00965237"/>
    <w:rsid w:val="00975854"/>
    <w:rsid w:val="00976121"/>
    <w:rsid w:val="009858DF"/>
    <w:rsid w:val="00990001"/>
    <w:rsid w:val="00997063"/>
    <w:rsid w:val="009A04B3"/>
    <w:rsid w:val="009A2FFA"/>
    <w:rsid w:val="009A5B35"/>
    <w:rsid w:val="009B3113"/>
    <w:rsid w:val="009B39B8"/>
    <w:rsid w:val="009B3A23"/>
    <w:rsid w:val="009D434A"/>
    <w:rsid w:val="009E1978"/>
    <w:rsid w:val="00A010F2"/>
    <w:rsid w:val="00A015D8"/>
    <w:rsid w:val="00A03752"/>
    <w:rsid w:val="00A06142"/>
    <w:rsid w:val="00A13E6A"/>
    <w:rsid w:val="00A3793A"/>
    <w:rsid w:val="00A41F1A"/>
    <w:rsid w:val="00A447D8"/>
    <w:rsid w:val="00A4553C"/>
    <w:rsid w:val="00A45BB6"/>
    <w:rsid w:val="00A51919"/>
    <w:rsid w:val="00A54F2B"/>
    <w:rsid w:val="00A57427"/>
    <w:rsid w:val="00A61F4B"/>
    <w:rsid w:val="00A70738"/>
    <w:rsid w:val="00A71831"/>
    <w:rsid w:val="00A746F5"/>
    <w:rsid w:val="00A74D34"/>
    <w:rsid w:val="00A7516D"/>
    <w:rsid w:val="00A75EA5"/>
    <w:rsid w:val="00A82B2C"/>
    <w:rsid w:val="00A844AC"/>
    <w:rsid w:val="00A853A5"/>
    <w:rsid w:val="00A91433"/>
    <w:rsid w:val="00A95C92"/>
    <w:rsid w:val="00AA401F"/>
    <w:rsid w:val="00AA53E1"/>
    <w:rsid w:val="00AA68F8"/>
    <w:rsid w:val="00AB15D2"/>
    <w:rsid w:val="00AB19D5"/>
    <w:rsid w:val="00AB48F4"/>
    <w:rsid w:val="00AB7B83"/>
    <w:rsid w:val="00AC49B2"/>
    <w:rsid w:val="00AC638E"/>
    <w:rsid w:val="00AC6662"/>
    <w:rsid w:val="00AD6CFB"/>
    <w:rsid w:val="00AD7D91"/>
    <w:rsid w:val="00AE2F32"/>
    <w:rsid w:val="00AE463D"/>
    <w:rsid w:val="00AF2578"/>
    <w:rsid w:val="00AF2EDB"/>
    <w:rsid w:val="00AF66D4"/>
    <w:rsid w:val="00B01DE8"/>
    <w:rsid w:val="00B12AB9"/>
    <w:rsid w:val="00B14FF8"/>
    <w:rsid w:val="00B215B1"/>
    <w:rsid w:val="00B32C34"/>
    <w:rsid w:val="00B37EC3"/>
    <w:rsid w:val="00B44063"/>
    <w:rsid w:val="00B47578"/>
    <w:rsid w:val="00B53880"/>
    <w:rsid w:val="00B60CBB"/>
    <w:rsid w:val="00B613A2"/>
    <w:rsid w:val="00B6612B"/>
    <w:rsid w:val="00B76883"/>
    <w:rsid w:val="00B84DC4"/>
    <w:rsid w:val="00B85FD8"/>
    <w:rsid w:val="00B90B08"/>
    <w:rsid w:val="00B90D79"/>
    <w:rsid w:val="00B91F7B"/>
    <w:rsid w:val="00B95F82"/>
    <w:rsid w:val="00BA139F"/>
    <w:rsid w:val="00BA22E1"/>
    <w:rsid w:val="00BA3E48"/>
    <w:rsid w:val="00BB61BB"/>
    <w:rsid w:val="00BC2E38"/>
    <w:rsid w:val="00BC52AB"/>
    <w:rsid w:val="00BD01E3"/>
    <w:rsid w:val="00BD2183"/>
    <w:rsid w:val="00BE3129"/>
    <w:rsid w:val="00BE7951"/>
    <w:rsid w:val="00BF2BF4"/>
    <w:rsid w:val="00BF3005"/>
    <w:rsid w:val="00BF6F4B"/>
    <w:rsid w:val="00C00AB2"/>
    <w:rsid w:val="00C02B6D"/>
    <w:rsid w:val="00C0577F"/>
    <w:rsid w:val="00C16BAC"/>
    <w:rsid w:val="00C2054C"/>
    <w:rsid w:val="00C20DAB"/>
    <w:rsid w:val="00C220AD"/>
    <w:rsid w:val="00C22217"/>
    <w:rsid w:val="00C26022"/>
    <w:rsid w:val="00C27888"/>
    <w:rsid w:val="00C3004C"/>
    <w:rsid w:val="00C33737"/>
    <w:rsid w:val="00C54467"/>
    <w:rsid w:val="00C547A0"/>
    <w:rsid w:val="00C5737F"/>
    <w:rsid w:val="00C75991"/>
    <w:rsid w:val="00C76C46"/>
    <w:rsid w:val="00C82C66"/>
    <w:rsid w:val="00C86DA1"/>
    <w:rsid w:val="00C86ED3"/>
    <w:rsid w:val="00C87CAD"/>
    <w:rsid w:val="00C91D33"/>
    <w:rsid w:val="00C94857"/>
    <w:rsid w:val="00CA2422"/>
    <w:rsid w:val="00CA42C7"/>
    <w:rsid w:val="00CA4C65"/>
    <w:rsid w:val="00CB23CF"/>
    <w:rsid w:val="00CB64BB"/>
    <w:rsid w:val="00CC08C8"/>
    <w:rsid w:val="00CC3864"/>
    <w:rsid w:val="00CC66CC"/>
    <w:rsid w:val="00CC7CF7"/>
    <w:rsid w:val="00CD1027"/>
    <w:rsid w:val="00CD3C1F"/>
    <w:rsid w:val="00CD49FC"/>
    <w:rsid w:val="00CD7FAE"/>
    <w:rsid w:val="00CE52D5"/>
    <w:rsid w:val="00CF24E3"/>
    <w:rsid w:val="00D02963"/>
    <w:rsid w:val="00D02F57"/>
    <w:rsid w:val="00D03AFB"/>
    <w:rsid w:val="00D05F96"/>
    <w:rsid w:val="00D060D9"/>
    <w:rsid w:val="00D0652C"/>
    <w:rsid w:val="00D10399"/>
    <w:rsid w:val="00D26C78"/>
    <w:rsid w:val="00D273F4"/>
    <w:rsid w:val="00D30B34"/>
    <w:rsid w:val="00D33E8A"/>
    <w:rsid w:val="00D40BF8"/>
    <w:rsid w:val="00D44D3E"/>
    <w:rsid w:val="00D510FD"/>
    <w:rsid w:val="00D5116E"/>
    <w:rsid w:val="00D51F13"/>
    <w:rsid w:val="00D530F2"/>
    <w:rsid w:val="00D56230"/>
    <w:rsid w:val="00D56BA7"/>
    <w:rsid w:val="00D57650"/>
    <w:rsid w:val="00D63C84"/>
    <w:rsid w:val="00D757A5"/>
    <w:rsid w:val="00D771C0"/>
    <w:rsid w:val="00D85B5B"/>
    <w:rsid w:val="00D8602B"/>
    <w:rsid w:val="00D87566"/>
    <w:rsid w:val="00D90CEB"/>
    <w:rsid w:val="00D94215"/>
    <w:rsid w:val="00D95BF5"/>
    <w:rsid w:val="00DA213B"/>
    <w:rsid w:val="00DA2EB5"/>
    <w:rsid w:val="00DC1114"/>
    <w:rsid w:val="00DC188C"/>
    <w:rsid w:val="00DC3ACB"/>
    <w:rsid w:val="00DD0EF5"/>
    <w:rsid w:val="00DD2CE9"/>
    <w:rsid w:val="00DD6DEB"/>
    <w:rsid w:val="00DD72EB"/>
    <w:rsid w:val="00DF6519"/>
    <w:rsid w:val="00E00942"/>
    <w:rsid w:val="00E00D3E"/>
    <w:rsid w:val="00E0322E"/>
    <w:rsid w:val="00E036CC"/>
    <w:rsid w:val="00E055DF"/>
    <w:rsid w:val="00E058D4"/>
    <w:rsid w:val="00E07187"/>
    <w:rsid w:val="00E07227"/>
    <w:rsid w:val="00E16084"/>
    <w:rsid w:val="00E17083"/>
    <w:rsid w:val="00E1795C"/>
    <w:rsid w:val="00E17CF3"/>
    <w:rsid w:val="00E17E6A"/>
    <w:rsid w:val="00E25935"/>
    <w:rsid w:val="00E26B9F"/>
    <w:rsid w:val="00E31A4C"/>
    <w:rsid w:val="00E31DBA"/>
    <w:rsid w:val="00E32011"/>
    <w:rsid w:val="00E34F64"/>
    <w:rsid w:val="00E35D0E"/>
    <w:rsid w:val="00E36E2F"/>
    <w:rsid w:val="00E42803"/>
    <w:rsid w:val="00E46357"/>
    <w:rsid w:val="00E52CED"/>
    <w:rsid w:val="00E56B2D"/>
    <w:rsid w:val="00E672F9"/>
    <w:rsid w:val="00E74583"/>
    <w:rsid w:val="00E81D4D"/>
    <w:rsid w:val="00E84807"/>
    <w:rsid w:val="00E86B7C"/>
    <w:rsid w:val="00E97D87"/>
    <w:rsid w:val="00EB4286"/>
    <w:rsid w:val="00EB667C"/>
    <w:rsid w:val="00EB784A"/>
    <w:rsid w:val="00EB7D82"/>
    <w:rsid w:val="00EC4FB6"/>
    <w:rsid w:val="00ED0296"/>
    <w:rsid w:val="00ED0ACD"/>
    <w:rsid w:val="00ED20DC"/>
    <w:rsid w:val="00EE06F6"/>
    <w:rsid w:val="00EE324C"/>
    <w:rsid w:val="00EE668C"/>
    <w:rsid w:val="00EE7798"/>
    <w:rsid w:val="00EF43D2"/>
    <w:rsid w:val="00EF745A"/>
    <w:rsid w:val="00F02974"/>
    <w:rsid w:val="00F02F34"/>
    <w:rsid w:val="00F04EEE"/>
    <w:rsid w:val="00F12FA3"/>
    <w:rsid w:val="00F147D7"/>
    <w:rsid w:val="00F14D84"/>
    <w:rsid w:val="00F159DC"/>
    <w:rsid w:val="00F244E1"/>
    <w:rsid w:val="00F401D9"/>
    <w:rsid w:val="00F447E9"/>
    <w:rsid w:val="00F50084"/>
    <w:rsid w:val="00F50EC4"/>
    <w:rsid w:val="00F51AF7"/>
    <w:rsid w:val="00F60779"/>
    <w:rsid w:val="00F60F4E"/>
    <w:rsid w:val="00F63C13"/>
    <w:rsid w:val="00F81C89"/>
    <w:rsid w:val="00F921E6"/>
    <w:rsid w:val="00F9438F"/>
    <w:rsid w:val="00F947CE"/>
    <w:rsid w:val="00FA132F"/>
    <w:rsid w:val="00FA2C6B"/>
    <w:rsid w:val="00FB098F"/>
    <w:rsid w:val="00FB5FB2"/>
    <w:rsid w:val="00FD00D6"/>
    <w:rsid w:val="00FD1564"/>
    <w:rsid w:val="00FD1684"/>
    <w:rsid w:val="00FD5BAC"/>
    <w:rsid w:val="00FD6F9C"/>
    <w:rsid w:val="00FE5C5B"/>
    <w:rsid w:val="00FF7A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fill="f" fillcolor="white" stroke="f">
      <v:fill color="white" on="f"/>
      <v:stroke on="f"/>
    </o:shapedefaults>
    <o:shapelayout v:ext="edit">
      <o:idmap v:ext="edit" data="1"/>
    </o:shapelayout>
  </w:shapeDefaults>
  <w:decimalSymbol w:val=","/>
  <w:listSeparator w:val=";"/>
  <w14:docId w14:val="60909445"/>
  <w15:docId w15:val="{E2118F5F-85BF-4B02-9114-9E75F3BE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F2EDB"/>
    <w:pPr>
      <w:spacing w:line="240" w:lineRule="atLeast"/>
    </w:pPr>
    <w:rPr>
      <w:rFonts w:ascii="Verdana" w:hAnsi="Verdana"/>
      <w:sz w:val="18"/>
      <w:szCs w:val="24"/>
    </w:rPr>
  </w:style>
  <w:style w:type="paragraph" w:styleId="Kop1">
    <w:name w:val="heading 1"/>
    <w:basedOn w:val="Standaard"/>
    <w:next w:val="Standaard"/>
    <w:qFormat/>
    <w:pPr>
      <w:keepNext/>
      <w:spacing w:before="240" w:after="60"/>
      <w:outlineLvl w:val="0"/>
    </w:pPr>
    <w:rPr>
      <w:rFonts w:cs="Arial"/>
      <w:b/>
      <w:bCs/>
      <w:kern w:val="32"/>
      <w:sz w:val="32"/>
      <w:szCs w:val="32"/>
    </w:rPr>
  </w:style>
  <w:style w:type="paragraph" w:styleId="Kop2">
    <w:name w:val="heading 2"/>
    <w:basedOn w:val="Standaard"/>
    <w:next w:val="Standaard"/>
    <w:qFormat/>
    <w:rsid w:val="006E5F74"/>
    <w:pPr>
      <w:keepNext/>
      <w:spacing w:before="100" w:beforeAutospacing="1" w:after="100" w:afterAutospacing="1"/>
      <w:jc w:val="center"/>
      <w:outlineLvl w:val="1"/>
    </w:pPr>
    <w:rPr>
      <w:rFonts w:cs="Arial"/>
      <w:b/>
      <w:bCs/>
      <w:i/>
      <w:iCs/>
      <w:szCs w:val="28"/>
    </w:rPr>
  </w:style>
  <w:style w:type="paragraph" w:styleId="Kop3">
    <w:name w:val="heading 3"/>
    <w:basedOn w:val="Standaard"/>
    <w:next w:val="Standaard"/>
    <w:qFormat/>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Huisstijl-Legeregel">
    <w:name w:val="Huisstijl-Legeregel"/>
    <w:basedOn w:val="Huisstijl-Adres"/>
    <w:pPr>
      <w:spacing w:line="100" w:lineRule="exact"/>
    </w:pPr>
  </w:style>
  <w:style w:type="paragraph" w:customStyle="1" w:styleId="Huisstijl-Adres">
    <w:name w:val="Huisstijl-Adres"/>
    <w:basedOn w:val="Standaard"/>
    <w:pPr>
      <w:tabs>
        <w:tab w:val="left" w:pos="192"/>
      </w:tabs>
      <w:adjustRightInd w:val="0"/>
      <w:spacing w:line="180" w:lineRule="exact"/>
    </w:pPr>
    <w:rPr>
      <w:rFonts w:cs="Verdana"/>
      <w:noProof/>
      <w:sz w:val="13"/>
      <w:szCs w:val="13"/>
    </w:rPr>
  </w:style>
  <w:style w:type="paragraph" w:styleId="Lijstopsomteken">
    <w:name w:val="List Bullet"/>
    <w:basedOn w:val="Standaard"/>
    <w:pPr>
      <w:numPr>
        <w:numId w:val="1"/>
      </w:numPr>
    </w:pPr>
    <w:rPr>
      <w:noProof/>
    </w:rPr>
  </w:style>
  <w:style w:type="character" w:customStyle="1" w:styleId="Huisstijl-GegevenCharChar">
    <w:name w:val="Huisstijl-Gegeven Char Char"/>
    <w:basedOn w:val="Standaardalinea-lettertype"/>
    <w:rPr>
      <w:rFonts w:ascii="Verdana" w:hAnsi="Verdana"/>
      <w:noProof/>
      <w:sz w:val="13"/>
      <w:szCs w:val="24"/>
      <w:lang w:val="nl-NL" w:eastAsia="nl-NL" w:bidi="ar-SA"/>
    </w:rPr>
  </w:style>
  <w:style w:type="paragraph" w:customStyle="1" w:styleId="Huisstijl-Gegeven">
    <w:name w:val="Huisstijl-Gegeven"/>
    <w:basedOn w:val="Standaard"/>
    <w:pPr>
      <w:spacing w:after="92" w:line="180" w:lineRule="exact"/>
    </w:pPr>
    <w:rPr>
      <w:noProof/>
      <w:sz w:val="13"/>
    </w:rPr>
  </w:style>
  <w:style w:type="paragraph" w:styleId="Voetnoottekst">
    <w:name w:val="footnote text"/>
    <w:basedOn w:val="Standaard"/>
    <w:semiHidden/>
    <w:rPr>
      <w:sz w:val="13"/>
      <w:szCs w:val="20"/>
    </w:rPr>
  </w:style>
  <w:style w:type="paragraph" w:customStyle="1" w:styleId="Huisstijl-Rubricering">
    <w:name w:val="Huisstijl-Rubricering"/>
    <w:basedOn w:val="Standaard"/>
    <w:pPr>
      <w:adjustRightInd w:val="0"/>
      <w:spacing w:line="180" w:lineRule="exact"/>
    </w:pPr>
    <w:rPr>
      <w:rFonts w:cs="Verdana-Bold"/>
      <w:b/>
      <w:bCs/>
      <w:smallCaps/>
      <w:noProof/>
      <w:sz w:val="16"/>
      <w:szCs w:val="13"/>
    </w:rPr>
  </w:style>
  <w:style w:type="paragraph" w:customStyle="1" w:styleId="Huisstijl-NAW">
    <w:name w:val="Huisstijl-NAW"/>
    <w:basedOn w:val="Standaard"/>
    <w:pPr>
      <w:adjustRightInd w:val="0"/>
    </w:pPr>
    <w:rPr>
      <w:rFonts w:cs="Verdana"/>
      <w:noProof/>
      <w:szCs w:val="18"/>
    </w:rPr>
  </w:style>
  <w:style w:type="character" w:styleId="Hyperlink">
    <w:name w:val="Hyperlink"/>
    <w:basedOn w:val="Standaardalinea-lettertype"/>
    <w:uiPriority w:val="99"/>
    <w:rPr>
      <w:color w:val="0000FF"/>
      <w:u w:val="single"/>
    </w:rPr>
  </w:style>
  <w:style w:type="paragraph" w:customStyle="1" w:styleId="Huisstijl-Retouradres">
    <w:name w:val="Huisstijl-Retouradres"/>
    <w:basedOn w:val="Standaard"/>
    <w:pPr>
      <w:spacing w:line="180" w:lineRule="exact"/>
    </w:pPr>
    <w:rPr>
      <w:noProof/>
      <w:sz w:val="13"/>
    </w:rPr>
  </w:style>
  <w:style w:type="paragraph" w:customStyle="1" w:styleId="Huisstijl-Kopje">
    <w:name w:val="Huisstijl-Kopje"/>
    <w:basedOn w:val="Huisstijl-Gegeven"/>
    <w:pPr>
      <w:spacing w:before="90" w:after="0"/>
    </w:pPr>
    <w:rPr>
      <w:b/>
    </w:rPr>
  </w:style>
  <w:style w:type="paragraph" w:customStyle="1" w:styleId="Huisstijl-Voorwaarden">
    <w:name w:val="Huisstijl-Voorwaarden"/>
    <w:basedOn w:val="Standaard"/>
    <w:pPr>
      <w:spacing w:line="180" w:lineRule="exact"/>
    </w:pPr>
    <w:rPr>
      <w:i/>
      <w:noProof/>
      <w:sz w:val="13"/>
    </w:rPr>
  </w:style>
  <w:style w:type="paragraph" w:customStyle="1" w:styleId="Huisstijl-KixCode">
    <w:name w:val="Huisstijl-KixCode"/>
    <w:basedOn w:val="Standaard"/>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pPr>
      <w:spacing w:line="180" w:lineRule="exact"/>
    </w:pPr>
    <w:rPr>
      <w:noProof/>
      <w:sz w:val="13"/>
    </w:rPr>
  </w:style>
  <w:style w:type="character" w:styleId="Voetnootmarkering">
    <w:name w:val="footnote reference"/>
    <w:basedOn w:val="Standaardalinea-lettertype"/>
    <w:semiHidden/>
    <w:rPr>
      <w:vertAlign w:val="superscript"/>
    </w:rPr>
  </w:style>
  <w:style w:type="paragraph" w:styleId="Lijstopsomteken2">
    <w:name w:val="List Bullet 2"/>
    <w:basedOn w:val="Standaard"/>
    <w:pPr>
      <w:numPr>
        <w:numId w:val="2"/>
      </w:numPr>
      <w:tabs>
        <w:tab w:val="clear" w:pos="227"/>
        <w:tab w:val="left" w:pos="454"/>
      </w:tabs>
      <w:ind w:left="454" w:hanging="227"/>
    </w:pPr>
    <w:rPr>
      <w:noProof/>
    </w:rPr>
  </w:style>
  <w:style w:type="paragraph" w:customStyle="1" w:styleId="CustomerCode">
    <w:name w:val="CustomerCode"/>
    <w:basedOn w:val="Standaard"/>
    <w:rPr>
      <w:rFonts w:ascii="KIX Barcode" w:hAnsi="KIX Barcode"/>
      <w:sz w:val="20"/>
      <w:szCs w:val="18"/>
    </w:rPr>
  </w:style>
  <w:style w:type="paragraph" w:customStyle="1" w:styleId="Slogan">
    <w:name w:val="Slogan"/>
    <w:basedOn w:val="Huisstijl-Rubricering"/>
    <w:rPr>
      <w:sz w:val="13"/>
    </w:rPr>
  </w:style>
  <w:style w:type="character" w:styleId="Paginanummer">
    <w:name w:val="page number"/>
    <w:basedOn w:val="Standaardalinea-lettertype"/>
  </w:style>
  <w:style w:type="paragraph" w:styleId="Ondertitel">
    <w:name w:val="Subtitle"/>
    <w:basedOn w:val="Standaard"/>
    <w:next w:val="Standaard"/>
    <w:qFormat/>
    <w:pPr>
      <w:spacing w:line="320" w:lineRule="atLeast"/>
      <w:outlineLvl w:val="1"/>
    </w:pPr>
    <w:rPr>
      <w:sz w:val="24"/>
    </w:rPr>
  </w:style>
  <w:style w:type="paragraph" w:styleId="Titel">
    <w:name w:val="Title"/>
    <w:basedOn w:val="Standaard"/>
    <w:qFormat/>
    <w:pPr>
      <w:spacing w:line="320" w:lineRule="atLeast"/>
      <w:outlineLvl w:val="0"/>
    </w:pPr>
    <w:rPr>
      <w:rFonts w:cs="Arial"/>
      <w:bCs/>
      <w:kern w:val="28"/>
      <w:sz w:val="64"/>
      <w:szCs w:val="64"/>
    </w:rPr>
  </w:style>
  <w:style w:type="paragraph" w:styleId="Ballontekst">
    <w:name w:val="Balloon Text"/>
    <w:basedOn w:val="Standaard"/>
    <w:link w:val="BallontekstChar"/>
    <w:rsid w:val="0023329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33298"/>
    <w:rPr>
      <w:rFonts w:ascii="Tahoma" w:hAnsi="Tahoma" w:cs="Tahoma"/>
      <w:sz w:val="16"/>
      <w:szCs w:val="16"/>
    </w:rPr>
  </w:style>
  <w:style w:type="paragraph" w:styleId="Kopvaninhoudsopgave">
    <w:name w:val="TOC Heading"/>
    <w:basedOn w:val="Kop1"/>
    <w:next w:val="Standaard"/>
    <w:uiPriority w:val="39"/>
    <w:unhideWhenUsed/>
    <w:qFormat/>
    <w:rsid w:val="009A04B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Inhopg1">
    <w:name w:val="toc 1"/>
    <w:basedOn w:val="Standaard"/>
    <w:next w:val="Standaard"/>
    <w:autoRedefine/>
    <w:uiPriority w:val="39"/>
    <w:unhideWhenUsed/>
    <w:rsid w:val="00BE7951"/>
    <w:pPr>
      <w:tabs>
        <w:tab w:val="right" w:leader="dot" w:pos="9770"/>
      </w:tabs>
      <w:spacing w:after="100"/>
    </w:pPr>
  </w:style>
  <w:style w:type="table" w:styleId="Tabelraster">
    <w:name w:val="Table Grid"/>
    <w:basedOn w:val="Standaardtabel"/>
    <w:rsid w:val="00AE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AE2F32"/>
    <w:rPr>
      <w:color w:val="808080"/>
      <w:shd w:val="clear" w:color="auto" w:fill="E6E6E6"/>
    </w:rPr>
  </w:style>
  <w:style w:type="character" w:styleId="Tekstvantijdelijkeaanduiding">
    <w:name w:val="Placeholder Text"/>
    <w:basedOn w:val="Standaardalinea-lettertype"/>
    <w:uiPriority w:val="99"/>
    <w:semiHidden/>
    <w:rsid w:val="00471718"/>
    <w:rPr>
      <w:color w:val="808080"/>
    </w:rPr>
  </w:style>
  <w:style w:type="paragraph" w:styleId="Lijstalinea">
    <w:name w:val="List Paragraph"/>
    <w:basedOn w:val="Standaard"/>
    <w:uiPriority w:val="34"/>
    <w:qFormat/>
    <w:rsid w:val="00443E01"/>
    <w:pPr>
      <w:ind w:left="720"/>
      <w:contextualSpacing/>
    </w:pPr>
  </w:style>
  <w:style w:type="character" w:styleId="GevolgdeHyperlink">
    <w:name w:val="FollowedHyperlink"/>
    <w:basedOn w:val="Standaardalinea-lettertype"/>
    <w:semiHidden/>
    <w:unhideWhenUsed/>
    <w:rsid w:val="00816AC7"/>
    <w:rPr>
      <w:color w:val="800080" w:themeColor="followedHyperlink"/>
      <w:u w:val="single"/>
    </w:rPr>
  </w:style>
  <w:style w:type="paragraph" w:styleId="Inhopg2">
    <w:name w:val="toc 2"/>
    <w:basedOn w:val="Standaard"/>
    <w:next w:val="Standaard"/>
    <w:autoRedefine/>
    <w:uiPriority w:val="39"/>
    <w:unhideWhenUsed/>
    <w:rsid w:val="00521F1D"/>
    <w:pPr>
      <w:tabs>
        <w:tab w:val="right" w:leader="dot" w:pos="9781"/>
      </w:tabs>
      <w:spacing w:after="100"/>
      <w:ind w:left="180" w:right="707"/>
    </w:pPr>
  </w:style>
  <w:style w:type="paragraph" w:styleId="Inhopg3">
    <w:name w:val="toc 3"/>
    <w:basedOn w:val="Standaard"/>
    <w:next w:val="Standaard"/>
    <w:autoRedefine/>
    <w:uiPriority w:val="39"/>
    <w:unhideWhenUsed/>
    <w:rsid w:val="007516BE"/>
    <w:pPr>
      <w:spacing w:after="100" w:line="259" w:lineRule="auto"/>
      <w:ind w:left="440"/>
    </w:pPr>
    <w:rPr>
      <w:rFonts w:asciiTheme="minorHAnsi" w:eastAsiaTheme="minorEastAsia" w:hAnsiTheme="minorHAnsi"/>
      <w:sz w:val="22"/>
      <w:szCs w:val="22"/>
    </w:rPr>
  </w:style>
  <w:style w:type="character" w:styleId="Verwijzingopmerking">
    <w:name w:val="annotation reference"/>
    <w:basedOn w:val="Standaardalinea-lettertype"/>
    <w:uiPriority w:val="99"/>
    <w:semiHidden/>
    <w:unhideWhenUsed/>
    <w:rsid w:val="00562A1E"/>
    <w:rPr>
      <w:sz w:val="16"/>
      <w:szCs w:val="16"/>
    </w:rPr>
  </w:style>
  <w:style w:type="paragraph" w:styleId="Tekstopmerking">
    <w:name w:val="annotation text"/>
    <w:basedOn w:val="Standaard"/>
    <w:link w:val="TekstopmerkingChar"/>
    <w:uiPriority w:val="99"/>
    <w:unhideWhenUsed/>
    <w:rsid w:val="00562A1E"/>
    <w:pPr>
      <w:spacing w:line="240" w:lineRule="auto"/>
    </w:pPr>
    <w:rPr>
      <w:sz w:val="20"/>
      <w:szCs w:val="20"/>
    </w:rPr>
  </w:style>
  <w:style w:type="character" w:customStyle="1" w:styleId="TekstopmerkingChar">
    <w:name w:val="Tekst opmerking Char"/>
    <w:basedOn w:val="Standaardalinea-lettertype"/>
    <w:link w:val="Tekstopmerking"/>
    <w:uiPriority w:val="99"/>
    <w:rsid w:val="00562A1E"/>
    <w:rPr>
      <w:rFonts w:ascii="Verdana" w:hAnsi="Verdana"/>
    </w:rPr>
  </w:style>
  <w:style w:type="paragraph" w:styleId="Onderwerpvanopmerking">
    <w:name w:val="annotation subject"/>
    <w:basedOn w:val="Tekstopmerking"/>
    <w:next w:val="Tekstopmerking"/>
    <w:link w:val="OnderwerpvanopmerkingChar"/>
    <w:semiHidden/>
    <w:unhideWhenUsed/>
    <w:rsid w:val="00562A1E"/>
    <w:rPr>
      <w:b/>
      <w:bCs/>
    </w:rPr>
  </w:style>
  <w:style w:type="character" w:customStyle="1" w:styleId="OnderwerpvanopmerkingChar">
    <w:name w:val="Onderwerp van opmerking Char"/>
    <w:basedOn w:val="TekstopmerkingChar"/>
    <w:link w:val="Onderwerpvanopmerking"/>
    <w:semiHidden/>
    <w:rsid w:val="00562A1E"/>
    <w:rPr>
      <w:rFonts w:ascii="Verdana" w:hAnsi="Verdana"/>
      <w:b/>
      <w:bCs/>
    </w:rPr>
  </w:style>
  <w:style w:type="character" w:customStyle="1" w:styleId="VoettekstChar">
    <w:name w:val="Voettekst Char"/>
    <w:basedOn w:val="Standaardalinea-lettertype"/>
    <w:link w:val="Voettekst"/>
    <w:uiPriority w:val="99"/>
    <w:rsid w:val="00477ACC"/>
    <w:rPr>
      <w:rFonts w:ascii="Verdana" w:hAnsi="Verdana"/>
      <w:sz w:val="18"/>
      <w:szCs w:val="24"/>
    </w:rPr>
  </w:style>
  <w:style w:type="paragraph" w:styleId="Revisie">
    <w:name w:val="Revision"/>
    <w:hidden/>
    <w:uiPriority w:val="99"/>
    <w:semiHidden/>
    <w:rsid w:val="00A844AC"/>
    <w:rPr>
      <w:rFonts w:ascii="Verdana" w:hAnsi="Verdana"/>
      <w:sz w:val="18"/>
      <w:szCs w:val="24"/>
    </w:rPr>
  </w:style>
  <w:style w:type="paragraph" w:styleId="Normaalweb">
    <w:name w:val="Normal (Web)"/>
    <w:basedOn w:val="Standaard"/>
    <w:uiPriority w:val="99"/>
    <w:semiHidden/>
    <w:unhideWhenUsed/>
    <w:rsid w:val="00B85FD8"/>
    <w:pPr>
      <w:spacing w:before="100" w:beforeAutospacing="1" w:after="100" w:afterAutospacing="1" w:line="240" w:lineRule="auto"/>
    </w:pPr>
    <w:rPr>
      <w:rFonts w:ascii="Times New Roman" w:hAnsi="Times New Roman"/>
      <w:sz w:val="24"/>
    </w:rPr>
  </w:style>
  <w:style w:type="table" w:styleId="Rastertabel1licht-Accent1">
    <w:name w:val="Grid Table 1 Light Accent 1"/>
    <w:basedOn w:val="Standaardtabel"/>
    <w:uiPriority w:val="46"/>
    <w:rsid w:val="003218F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rsid w:val="002C59E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07450">
      <w:bodyDiv w:val="1"/>
      <w:marLeft w:val="0"/>
      <w:marRight w:val="0"/>
      <w:marTop w:val="0"/>
      <w:marBottom w:val="0"/>
      <w:divBdr>
        <w:top w:val="none" w:sz="0" w:space="0" w:color="auto"/>
        <w:left w:val="none" w:sz="0" w:space="0" w:color="auto"/>
        <w:bottom w:val="none" w:sz="0" w:space="0" w:color="auto"/>
        <w:right w:val="none" w:sz="0" w:space="0" w:color="auto"/>
      </w:divBdr>
    </w:div>
    <w:div w:id="266666131">
      <w:bodyDiv w:val="1"/>
      <w:marLeft w:val="0"/>
      <w:marRight w:val="0"/>
      <w:marTop w:val="0"/>
      <w:marBottom w:val="0"/>
      <w:divBdr>
        <w:top w:val="none" w:sz="0" w:space="0" w:color="auto"/>
        <w:left w:val="none" w:sz="0" w:space="0" w:color="auto"/>
        <w:bottom w:val="none" w:sz="0" w:space="0" w:color="auto"/>
        <w:right w:val="none" w:sz="0" w:space="0" w:color="auto"/>
      </w:divBdr>
    </w:div>
    <w:div w:id="306592740">
      <w:bodyDiv w:val="1"/>
      <w:marLeft w:val="0"/>
      <w:marRight w:val="0"/>
      <w:marTop w:val="0"/>
      <w:marBottom w:val="0"/>
      <w:divBdr>
        <w:top w:val="none" w:sz="0" w:space="0" w:color="auto"/>
        <w:left w:val="none" w:sz="0" w:space="0" w:color="auto"/>
        <w:bottom w:val="none" w:sz="0" w:space="0" w:color="auto"/>
        <w:right w:val="none" w:sz="0" w:space="0" w:color="auto"/>
      </w:divBdr>
    </w:div>
    <w:div w:id="343823491">
      <w:bodyDiv w:val="1"/>
      <w:marLeft w:val="0"/>
      <w:marRight w:val="0"/>
      <w:marTop w:val="0"/>
      <w:marBottom w:val="0"/>
      <w:divBdr>
        <w:top w:val="none" w:sz="0" w:space="0" w:color="auto"/>
        <w:left w:val="none" w:sz="0" w:space="0" w:color="auto"/>
        <w:bottom w:val="none" w:sz="0" w:space="0" w:color="auto"/>
        <w:right w:val="none" w:sz="0" w:space="0" w:color="auto"/>
      </w:divBdr>
    </w:div>
    <w:div w:id="467666179">
      <w:bodyDiv w:val="1"/>
      <w:marLeft w:val="0"/>
      <w:marRight w:val="0"/>
      <w:marTop w:val="0"/>
      <w:marBottom w:val="0"/>
      <w:divBdr>
        <w:top w:val="none" w:sz="0" w:space="0" w:color="auto"/>
        <w:left w:val="none" w:sz="0" w:space="0" w:color="auto"/>
        <w:bottom w:val="none" w:sz="0" w:space="0" w:color="auto"/>
        <w:right w:val="none" w:sz="0" w:space="0" w:color="auto"/>
      </w:divBdr>
    </w:div>
    <w:div w:id="500900165">
      <w:bodyDiv w:val="1"/>
      <w:marLeft w:val="0"/>
      <w:marRight w:val="0"/>
      <w:marTop w:val="0"/>
      <w:marBottom w:val="0"/>
      <w:divBdr>
        <w:top w:val="none" w:sz="0" w:space="0" w:color="auto"/>
        <w:left w:val="none" w:sz="0" w:space="0" w:color="auto"/>
        <w:bottom w:val="none" w:sz="0" w:space="0" w:color="auto"/>
        <w:right w:val="none" w:sz="0" w:space="0" w:color="auto"/>
      </w:divBdr>
    </w:div>
    <w:div w:id="608582211">
      <w:bodyDiv w:val="1"/>
      <w:marLeft w:val="0"/>
      <w:marRight w:val="0"/>
      <w:marTop w:val="0"/>
      <w:marBottom w:val="0"/>
      <w:divBdr>
        <w:top w:val="none" w:sz="0" w:space="0" w:color="auto"/>
        <w:left w:val="none" w:sz="0" w:space="0" w:color="auto"/>
        <w:bottom w:val="none" w:sz="0" w:space="0" w:color="auto"/>
        <w:right w:val="none" w:sz="0" w:space="0" w:color="auto"/>
      </w:divBdr>
    </w:div>
    <w:div w:id="636183107">
      <w:bodyDiv w:val="1"/>
      <w:marLeft w:val="0"/>
      <w:marRight w:val="0"/>
      <w:marTop w:val="0"/>
      <w:marBottom w:val="0"/>
      <w:divBdr>
        <w:top w:val="none" w:sz="0" w:space="0" w:color="auto"/>
        <w:left w:val="none" w:sz="0" w:space="0" w:color="auto"/>
        <w:bottom w:val="none" w:sz="0" w:space="0" w:color="auto"/>
        <w:right w:val="none" w:sz="0" w:space="0" w:color="auto"/>
      </w:divBdr>
    </w:div>
    <w:div w:id="670914408">
      <w:bodyDiv w:val="1"/>
      <w:marLeft w:val="0"/>
      <w:marRight w:val="0"/>
      <w:marTop w:val="0"/>
      <w:marBottom w:val="0"/>
      <w:divBdr>
        <w:top w:val="none" w:sz="0" w:space="0" w:color="auto"/>
        <w:left w:val="none" w:sz="0" w:space="0" w:color="auto"/>
        <w:bottom w:val="none" w:sz="0" w:space="0" w:color="auto"/>
        <w:right w:val="none" w:sz="0" w:space="0" w:color="auto"/>
      </w:divBdr>
    </w:div>
    <w:div w:id="674261783">
      <w:bodyDiv w:val="1"/>
      <w:marLeft w:val="0"/>
      <w:marRight w:val="0"/>
      <w:marTop w:val="0"/>
      <w:marBottom w:val="0"/>
      <w:divBdr>
        <w:top w:val="none" w:sz="0" w:space="0" w:color="auto"/>
        <w:left w:val="none" w:sz="0" w:space="0" w:color="auto"/>
        <w:bottom w:val="none" w:sz="0" w:space="0" w:color="auto"/>
        <w:right w:val="none" w:sz="0" w:space="0" w:color="auto"/>
      </w:divBdr>
    </w:div>
    <w:div w:id="750810428">
      <w:bodyDiv w:val="1"/>
      <w:marLeft w:val="0"/>
      <w:marRight w:val="0"/>
      <w:marTop w:val="0"/>
      <w:marBottom w:val="0"/>
      <w:divBdr>
        <w:top w:val="none" w:sz="0" w:space="0" w:color="auto"/>
        <w:left w:val="none" w:sz="0" w:space="0" w:color="auto"/>
        <w:bottom w:val="none" w:sz="0" w:space="0" w:color="auto"/>
        <w:right w:val="none" w:sz="0" w:space="0" w:color="auto"/>
      </w:divBdr>
    </w:div>
    <w:div w:id="834538996">
      <w:bodyDiv w:val="1"/>
      <w:marLeft w:val="0"/>
      <w:marRight w:val="0"/>
      <w:marTop w:val="0"/>
      <w:marBottom w:val="0"/>
      <w:divBdr>
        <w:top w:val="none" w:sz="0" w:space="0" w:color="auto"/>
        <w:left w:val="none" w:sz="0" w:space="0" w:color="auto"/>
        <w:bottom w:val="none" w:sz="0" w:space="0" w:color="auto"/>
        <w:right w:val="none" w:sz="0" w:space="0" w:color="auto"/>
      </w:divBdr>
    </w:div>
    <w:div w:id="1043753014">
      <w:bodyDiv w:val="1"/>
      <w:marLeft w:val="0"/>
      <w:marRight w:val="0"/>
      <w:marTop w:val="0"/>
      <w:marBottom w:val="0"/>
      <w:divBdr>
        <w:top w:val="none" w:sz="0" w:space="0" w:color="auto"/>
        <w:left w:val="none" w:sz="0" w:space="0" w:color="auto"/>
        <w:bottom w:val="none" w:sz="0" w:space="0" w:color="auto"/>
        <w:right w:val="none" w:sz="0" w:space="0" w:color="auto"/>
      </w:divBdr>
    </w:div>
    <w:div w:id="1096486719">
      <w:bodyDiv w:val="1"/>
      <w:marLeft w:val="0"/>
      <w:marRight w:val="0"/>
      <w:marTop w:val="0"/>
      <w:marBottom w:val="0"/>
      <w:divBdr>
        <w:top w:val="none" w:sz="0" w:space="0" w:color="auto"/>
        <w:left w:val="none" w:sz="0" w:space="0" w:color="auto"/>
        <w:bottom w:val="none" w:sz="0" w:space="0" w:color="auto"/>
        <w:right w:val="none" w:sz="0" w:space="0" w:color="auto"/>
      </w:divBdr>
    </w:div>
    <w:div w:id="1187600530">
      <w:bodyDiv w:val="1"/>
      <w:marLeft w:val="0"/>
      <w:marRight w:val="0"/>
      <w:marTop w:val="0"/>
      <w:marBottom w:val="0"/>
      <w:divBdr>
        <w:top w:val="none" w:sz="0" w:space="0" w:color="auto"/>
        <w:left w:val="none" w:sz="0" w:space="0" w:color="auto"/>
        <w:bottom w:val="none" w:sz="0" w:space="0" w:color="auto"/>
        <w:right w:val="none" w:sz="0" w:space="0" w:color="auto"/>
      </w:divBdr>
    </w:div>
    <w:div w:id="1296907006">
      <w:bodyDiv w:val="1"/>
      <w:marLeft w:val="0"/>
      <w:marRight w:val="0"/>
      <w:marTop w:val="0"/>
      <w:marBottom w:val="0"/>
      <w:divBdr>
        <w:top w:val="none" w:sz="0" w:space="0" w:color="auto"/>
        <w:left w:val="none" w:sz="0" w:space="0" w:color="auto"/>
        <w:bottom w:val="none" w:sz="0" w:space="0" w:color="auto"/>
        <w:right w:val="none" w:sz="0" w:space="0" w:color="auto"/>
      </w:divBdr>
    </w:div>
    <w:div w:id="1382822391">
      <w:bodyDiv w:val="1"/>
      <w:marLeft w:val="0"/>
      <w:marRight w:val="0"/>
      <w:marTop w:val="0"/>
      <w:marBottom w:val="0"/>
      <w:divBdr>
        <w:top w:val="none" w:sz="0" w:space="0" w:color="auto"/>
        <w:left w:val="none" w:sz="0" w:space="0" w:color="auto"/>
        <w:bottom w:val="none" w:sz="0" w:space="0" w:color="auto"/>
        <w:right w:val="none" w:sz="0" w:space="0" w:color="auto"/>
      </w:divBdr>
    </w:div>
    <w:div w:id="1430658573">
      <w:bodyDiv w:val="1"/>
      <w:marLeft w:val="0"/>
      <w:marRight w:val="0"/>
      <w:marTop w:val="0"/>
      <w:marBottom w:val="0"/>
      <w:divBdr>
        <w:top w:val="none" w:sz="0" w:space="0" w:color="auto"/>
        <w:left w:val="none" w:sz="0" w:space="0" w:color="auto"/>
        <w:bottom w:val="none" w:sz="0" w:space="0" w:color="auto"/>
        <w:right w:val="none" w:sz="0" w:space="0" w:color="auto"/>
      </w:divBdr>
    </w:div>
    <w:div w:id="1489057107">
      <w:bodyDiv w:val="1"/>
      <w:marLeft w:val="0"/>
      <w:marRight w:val="0"/>
      <w:marTop w:val="0"/>
      <w:marBottom w:val="0"/>
      <w:divBdr>
        <w:top w:val="none" w:sz="0" w:space="0" w:color="auto"/>
        <w:left w:val="none" w:sz="0" w:space="0" w:color="auto"/>
        <w:bottom w:val="none" w:sz="0" w:space="0" w:color="auto"/>
        <w:right w:val="none" w:sz="0" w:space="0" w:color="auto"/>
      </w:divBdr>
    </w:div>
    <w:div w:id="1566144892">
      <w:bodyDiv w:val="1"/>
      <w:marLeft w:val="0"/>
      <w:marRight w:val="0"/>
      <w:marTop w:val="0"/>
      <w:marBottom w:val="0"/>
      <w:divBdr>
        <w:top w:val="none" w:sz="0" w:space="0" w:color="auto"/>
        <w:left w:val="none" w:sz="0" w:space="0" w:color="auto"/>
        <w:bottom w:val="none" w:sz="0" w:space="0" w:color="auto"/>
        <w:right w:val="none" w:sz="0" w:space="0" w:color="auto"/>
      </w:divBdr>
    </w:div>
    <w:div w:id="1704938991">
      <w:bodyDiv w:val="1"/>
      <w:marLeft w:val="0"/>
      <w:marRight w:val="0"/>
      <w:marTop w:val="0"/>
      <w:marBottom w:val="0"/>
      <w:divBdr>
        <w:top w:val="none" w:sz="0" w:space="0" w:color="auto"/>
        <w:left w:val="none" w:sz="0" w:space="0" w:color="auto"/>
        <w:bottom w:val="none" w:sz="0" w:space="0" w:color="auto"/>
        <w:right w:val="none" w:sz="0" w:space="0" w:color="auto"/>
      </w:divBdr>
    </w:div>
    <w:div w:id="1762751775">
      <w:bodyDiv w:val="1"/>
      <w:marLeft w:val="0"/>
      <w:marRight w:val="0"/>
      <w:marTop w:val="0"/>
      <w:marBottom w:val="0"/>
      <w:divBdr>
        <w:top w:val="none" w:sz="0" w:space="0" w:color="auto"/>
        <w:left w:val="none" w:sz="0" w:space="0" w:color="auto"/>
        <w:bottom w:val="none" w:sz="0" w:space="0" w:color="auto"/>
        <w:right w:val="none" w:sz="0" w:space="0" w:color="auto"/>
      </w:divBdr>
    </w:div>
    <w:div w:id="1846553035">
      <w:bodyDiv w:val="1"/>
      <w:marLeft w:val="0"/>
      <w:marRight w:val="0"/>
      <w:marTop w:val="0"/>
      <w:marBottom w:val="0"/>
      <w:divBdr>
        <w:top w:val="none" w:sz="0" w:space="0" w:color="auto"/>
        <w:left w:val="none" w:sz="0" w:space="0" w:color="auto"/>
        <w:bottom w:val="none" w:sz="0" w:space="0" w:color="auto"/>
        <w:right w:val="none" w:sz="0" w:space="0" w:color="auto"/>
      </w:divBdr>
    </w:div>
    <w:div w:id="1898854270">
      <w:bodyDiv w:val="1"/>
      <w:marLeft w:val="0"/>
      <w:marRight w:val="0"/>
      <w:marTop w:val="0"/>
      <w:marBottom w:val="0"/>
      <w:divBdr>
        <w:top w:val="none" w:sz="0" w:space="0" w:color="auto"/>
        <w:left w:val="none" w:sz="0" w:space="0" w:color="auto"/>
        <w:bottom w:val="none" w:sz="0" w:space="0" w:color="auto"/>
        <w:right w:val="none" w:sz="0" w:space="0" w:color="auto"/>
      </w:divBdr>
    </w:div>
    <w:div w:id="2013951305">
      <w:bodyDiv w:val="1"/>
      <w:marLeft w:val="0"/>
      <w:marRight w:val="0"/>
      <w:marTop w:val="0"/>
      <w:marBottom w:val="0"/>
      <w:divBdr>
        <w:top w:val="none" w:sz="0" w:space="0" w:color="auto"/>
        <w:left w:val="none" w:sz="0" w:space="0" w:color="auto"/>
        <w:bottom w:val="none" w:sz="0" w:space="0" w:color="auto"/>
        <w:right w:val="none" w:sz="0" w:space="0" w:color="auto"/>
      </w:divBdr>
    </w:div>
    <w:div w:id="2065181020">
      <w:bodyDiv w:val="1"/>
      <w:marLeft w:val="0"/>
      <w:marRight w:val="0"/>
      <w:marTop w:val="0"/>
      <w:marBottom w:val="0"/>
      <w:divBdr>
        <w:top w:val="none" w:sz="0" w:space="0" w:color="auto"/>
        <w:left w:val="none" w:sz="0" w:space="0" w:color="auto"/>
        <w:bottom w:val="none" w:sz="0" w:space="0" w:color="auto"/>
        <w:right w:val="none" w:sz="0" w:space="0" w:color="auto"/>
      </w:divBdr>
    </w:div>
    <w:div w:id="209678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oek.officielebekendmakingen.nl/stcrt-2019-71141.html" TargetMode="External"/><Relationship Id="rId18" Type="http://schemas.openxmlformats.org/officeDocument/2006/relationships/hyperlink" Target="https://www.helpdesk-efactureren.nl/e-facturen-versture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defensie.nl/onderwerpen/militaire-inlichtingen-en-veiligheid/veiligheidsonderzoek" TargetMode="External"/><Relationship Id="rId17" Type="http://schemas.openxmlformats.org/officeDocument/2006/relationships/hyperlink" Target="https://itprofessionalism.org/about-it-professionalism/competences/the-e-competence-framework/"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jksoverheid.nl/onderwerpen/arbeidsovereenkomst-en-cao/vraag-en-antwoord/wanneer-vindt-er-een-veiligheidsonderzoek-plaats.htm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earonline.nl/index.php/Gedragsregeling_voor_de_digitale_werkomgeving" TargetMode="External"/><Relationship Id="rId23" Type="http://schemas.openxmlformats.org/officeDocument/2006/relationships/footer" Target="footer2.xml"/><Relationship Id="rId10" Type="http://schemas.openxmlformats.org/officeDocument/2006/relationships/hyperlink" Target="https://ambtenarensalaris.nl/defensie/" TargetMode="External"/><Relationship Id="rId19" Type="http://schemas.openxmlformats.org/officeDocument/2006/relationships/hyperlink" Target="https://www.ser.nl/nl/thema/diversiteitinbedrijf/charter-diversiteit"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defensie.nl/onderwerpen/personeelszorg/arbeidsvoorwaarden" TargetMode="External"/><Relationship Id="rId14" Type="http://schemas.openxmlformats.org/officeDocument/2006/relationships/hyperlink" Target="https://www.defensie.nl/downloads/publicaties/2018/12/04/gedragscode-defensie"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psM\AppData\Roaming\Microsoft\Templates\RijksBlancoStaand.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B93E4-0AE8-4D0A-B365-44CDF6561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RijksBlancoStaand.dotm</Template>
  <TotalTime>404</TotalTime>
  <Pages>31</Pages>
  <Words>13959</Words>
  <Characters>91247</Characters>
  <Application>Microsoft Office Word</Application>
  <DocSecurity>0</DocSecurity>
  <Lines>760</Lines>
  <Paragraphs>209</Paragraphs>
  <ScaleCrop>false</ScaleCrop>
  <HeadingPairs>
    <vt:vector size="2" baseType="variant">
      <vt:variant>
        <vt:lpstr>Titel</vt:lpstr>
      </vt:variant>
      <vt:variant>
        <vt:i4>1</vt:i4>
      </vt:variant>
    </vt:vector>
  </HeadingPairs>
  <TitlesOfParts>
    <vt:vector size="1" baseType="lpstr">
      <vt:lpstr>Bijlage 4 Programma van Eisen</vt:lpstr>
    </vt:vector>
  </TitlesOfParts>
  <Company/>
  <LinksUpToDate>false</LinksUpToDate>
  <CharactersWithSpaces>104997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4 Programma van Eisen</dc:title>
  <dc:creator>Staps, M.A.M. (Marcel)</dc:creator>
  <dc:description>In bewerking</dc:description>
  <cp:lastModifiedBy>Staps, M.A.M. (Marcel)</cp:lastModifiedBy>
  <cp:revision>24</cp:revision>
  <cp:lastPrinted>2020-06-17T13:52:00Z</cp:lastPrinted>
  <dcterms:created xsi:type="dcterms:W3CDTF">2021-12-06T13:08:00Z</dcterms:created>
  <dcterms:modified xsi:type="dcterms:W3CDTF">2022-03-31T14:03:00Z</dcterms:modified>
  <cp:category>Rijkshuisstijl</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1.0</vt:lpwstr>
  </property>
  <property fmtid="{D5CDD505-2E9C-101B-9397-08002B2CF9AE}" pid="3" name="Datum Versie">
    <vt:lpwstr>10-12-2018</vt:lpwstr>
  </property>
  <property fmtid="{D5CDD505-2E9C-101B-9397-08002B2CF9AE}" pid="4" name="_DocHome">
    <vt:i4>1295814218</vt:i4>
  </property>
</Properties>
</file>